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97" w:rsidRPr="00633A6B" w:rsidRDefault="006D6197" w:rsidP="0005447F">
      <w:pPr>
        <w:jc w:val="center"/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 w:hint="cs"/>
          <w:b/>
          <w:bCs/>
          <w:sz w:val="40"/>
          <w:szCs w:val="40"/>
          <w:rtl/>
        </w:rPr>
        <w:t>خطبة (</w:t>
      </w:r>
      <w:r w:rsidR="000B6C10" w:rsidRPr="00633A6B">
        <w:rPr>
          <w:rFonts w:cs="PT Bold Heading" w:hint="cs"/>
          <w:b/>
          <w:bCs/>
          <w:sz w:val="40"/>
          <w:szCs w:val="40"/>
          <w:rtl/>
        </w:rPr>
        <w:t xml:space="preserve"> </w:t>
      </w:r>
      <w:r w:rsidR="003E2AD7">
        <w:rPr>
          <w:rFonts w:cs="PT Bold Heading" w:hint="cs"/>
          <w:b/>
          <w:bCs/>
          <w:sz w:val="40"/>
          <w:szCs w:val="40"/>
          <w:rtl/>
        </w:rPr>
        <w:t>ظلم العمال</w:t>
      </w:r>
      <w:r w:rsidR="0005447F">
        <w:rPr>
          <w:rFonts w:hint="cs"/>
          <w:b/>
          <w:bCs/>
          <w:sz w:val="40"/>
          <w:szCs w:val="40"/>
          <w:rtl/>
        </w:rPr>
        <w:t xml:space="preserve"> </w:t>
      </w:r>
      <w:r w:rsidRPr="00633A6B">
        <w:rPr>
          <w:rFonts w:cs="PT Bold Heading" w:hint="cs"/>
          <w:b/>
          <w:bCs/>
          <w:sz w:val="40"/>
          <w:szCs w:val="40"/>
          <w:rtl/>
        </w:rPr>
        <w:t>)</w:t>
      </w:r>
    </w:p>
    <w:p w:rsidR="00946456" w:rsidRPr="003E2AD7" w:rsidRDefault="003E2AD7" w:rsidP="003E2AD7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أما بعد، ا</w:t>
      </w:r>
      <w:r w:rsidR="004520B1" w:rsidRPr="003E2AD7">
        <w:rPr>
          <w:rFonts w:hint="cs"/>
          <w:b/>
          <w:bCs/>
          <w:sz w:val="40"/>
          <w:szCs w:val="40"/>
          <w:rtl/>
        </w:rPr>
        <w:t>حتاج أحد الناس إلى عمل معين، ف</w:t>
      </w:r>
      <w:r w:rsidR="004520B1" w:rsidRPr="003E2AD7">
        <w:rPr>
          <w:rFonts w:hint="cs"/>
          <w:b/>
          <w:bCs/>
          <w:sz w:val="40"/>
          <w:szCs w:val="40"/>
          <w:rtl/>
        </w:rPr>
        <w:t>استأجر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 xml:space="preserve">عاملاً </w:t>
      </w:r>
      <w:r w:rsidR="004520B1" w:rsidRPr="003E2AD7">
        <w:rPr>
          <w:rFonts w:hint="cs"/>
          <w:b/>
          <w:bCs/>
          <w:sz w:val="40"/>
          <w:szCs w:val="40"/>
          <w:rtl/>
        </w:rPr>
        <w:t>مقابل إنهاء العمل</w:t>
      </w:r>
      <w:r w:rsidRPr="003E2AD7">
        <w:rPr>
          <w:rFonts w:hint="cs"/>
          <w:b/>
          <w:bCs/>
          <w:sz w:val="40"/>
          <w:szCs w:val="40"/>
          <w:rtl/>
        </w:rPr>
        <w:t xml:space="preserve"> ..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بذل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العامل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دمه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ووقته،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واستفرغ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وسعه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ونشاطه،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اشتدت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الشمس</w:t>
      </w:r>
      <w:r w:rsidR="00865B27">
        <w:rPr>
          <w:rFonts w:hint="cs"/>
          <w:b/>
          <w:bCs/>
          <w:sz w:val="40"/>
          <w:szCs w:val="40"/>
          <w:rtl/>
        </w:rPr>
        <w:t>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وسال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العرق</w:t>
      </w:r>
      <w:r w:rsidR="00865B27">
        <w:rPr>
          <w:rFonts w:hint="cs"/>
          <w:b/>
          <w:bCs/>
          <w:sz w:val="40"/>
          <w:szCs w:val="40"/>
          <w:rtl/>
        </w:rPr>
        <w:t>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والتهب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الوجه، ولما تم العمل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ذهب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الأجير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لاستلام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أجره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وحقه،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صاحب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راغ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وتنكر</w:t>
      </w:r>
      <w:r w:rsidR="004520B1" w:rsidRPr="003E2AD7">
        <w:rPr>
          <w:rFonts w:hint="cs"/>
          <w:b/>
          <w:bCs/>
          <w:sz w:val="40"/>
          <w:szCs w:val="40"/>
          <w:rtl/>
        </w:rPr>
        <w:t>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وضاق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وتنمّر،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وادعى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الرداءة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والضعف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الصنعة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دليل،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وطرد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الأجير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بعدما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أكل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قوته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والتهم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جهده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وتعبه،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وتبجح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</w:t>
      </w:r>
      <w:r w:rsidR="004520B1" w:rsidRPr="003E2AD7">
        <w:rPr>
          <w:rFonts w:hint="cs"/>
          <w:b/>
          <w:bCs/>
          <w:sz w:val="40"/>
          <w:szCs w:val="40"/>
          <w:rtl/>
        </w:rPr>
        <w:t>استعداد</w:t>
      </w:r>
      <w:r w:rsidR="004520B1" w:rsidRPr="003E2AD7">
        <w:rPr>
          <w:rFonts w:hint="cs"/>
          <w:b/>
          <w:bCs/>
          <w:sz w:val="40"/>
          <w:szCs w:val="40"/>
          <w:rtl/>
        </w:rPr>
        <w:t>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للذهاب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</w:t>
      </w:r>
      <w:r w:rsidR="004520B1" w:rsidRPr="003E2AD7">
        <w:rPr>
          <w:rFonts w:hint="cs"/>
          <w:b/>
          <w:bCs/>
          <w:sz w:val="40"/>
          <w:szCs w:val="40"/>
          <w:rtl/>
        </w:rPr>
        <w:t>لمحكمة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 في حال شكوى الأجير، و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الجاهل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المسكين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يخاصم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أجيرًا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خاملاً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قاضيًا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غائبًا،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مؤسسة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نائية،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يخاصم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العالمين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وقاصم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الظالمين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وديان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الخلق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أجمعين</w:t>
      </w:r>
      <w:r w:rsidR="004520B1" w:rsidRPr="003E2AD7">
        <w:rPr>
          <w:b/>
          <w:bCs/>
          <w:sz w:val="40"/>
          <w:szCs w:val="40"/>
          <w:rtl/>
        </w:rPr>
        <w:t>.</w:t>
      </w:r>
    </w:p>
    <w:p w:rsidR="0079482A" w:rsidRPr="003E2AD7" w:rsidRDefault="004520B1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 xml:space="preserve">وقد </w:t>
      </w:r>
      <w:r w:rsidRPr="003E2AD7">
        <w:rPr>
          <w:rFonts w:hint="cs"/>
          <w:b/>
          <w:bCs/>
          <w:sz w:val="40"/>
          <w:szCs w:val="40"/>
          <w:rtl/>
        </w:rPr>
        <w:t>أخرج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البخاري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صحيحه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هريرة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رضي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النبي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عز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وجل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ثلاثة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خصمهم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يوم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القيامة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رجل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أعطى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ثم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غدر،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ورجل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باع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حرًا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فأكل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ثمنه،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ورجل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استأجر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أجيرًا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فاستوفى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يعطه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أجره</w:t>
      </w:r>
      <w:r w:rsidRPr="003E2AD7">
        <w:rPr>
          <w:b/>
          <w:bCs/>
          <w:sz w:val="40"/>
          <w:szCs w:val="40"/>
          <w:rtl/>
        </w:rPr>
        <w:t>)).</w:t>
      </w:r>
    </w:p>
    <w:p w:rsidR="003E2AD7" w:rsidRPr="003E2AD7" w:rsidRDefault="004520B1" w:rsidP="003E2AD7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عباد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إن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حِكمة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الربّ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جلّ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وعلا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فَاوت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الخلق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أخلاقهم،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أرزاقهم،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وفي 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التفاوت </w:t>
      </w:r>
      <w:r w:rsidRPr="003E2AD7">
        <w:rPr>
          <w:rFonts w:hint="cs"/>
          <w:b/>
          <w:bCs/>
          <w:sz w:val="40"/>
          <w:szCs w:val="40"/>
          <w:rtl/>
        </w:rPr>
        <w:t>أوّلاً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دليل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lastRenderedPageBreak/>
        <w:t>كمال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قدرة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الربّ،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وفيه ثانياً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مصالح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عامّة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للعباد،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ليُسَخِّر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لخدمة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هذا،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ويسَخِّر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بالبَذْل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لهذا،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كما قال تعالى</w:t>
      </w:r>
      <w:r w:rsidRPr="003E2AD7">
        <w:rPr>
          <w:b/>
          <w:bCs/>
          <w:sz w:val="40"/>
          <w:szCs w:val="40"/>
          <w:rtl/>
        </w:rPr>
        <w:t xml:space="preserve">: </w:t>
      </w:r>
      <w:r w:rsidR="003E2AD7" w:rsidRPr="003E2AD7">
        <w:rPr>
          <w:rFonts w:hint="cs"/>
          <w:b/>
          <w:bCs/>
          <w:sz w:val="40"/>
          <w:szCs w:val="40"/>
          <w:rtl/>
        </w:rPr>
        <w:t>(</w:t>
      </w:r>
      <w:r w:rsidRPr="003E2AD7">
        <w:rPr>
          <w:rFonts w:hint="cs"/>
          <w:b/>
          <w:bCs/>
          <w:sz w:val="40"/>
          <w:szCs w:val="40"/>
          <w:rtl/>
        </w:rPr>
        <w:t>أَهُمْ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يَ</w:t>
      </w:r>
      <w:r w:rsidRPr="003E2AD7">
        <w:rPr>
          <w:rFonts w:hint="cs"/>
          <w:b/>
          <w:bCs/>
          <w:sz w:val="40"/>
          <w:szCs w:val="40"/>
          <w:rtl/>
        </w:rPr>
        <w:t>قْسِمُونَ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رَحْمَةَ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رَبِّكَ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نَحْنُ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قَسَمْنَا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بَيْنَهُمْ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مَعِيشَتَهُمْ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فِي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الْحَيَاةِ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الدُّنْيَا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وَرَفَعْنَا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بَعْضَهُمْ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فَوْقَ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بَعْضٍ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دَرَجَاتٍ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لِيَتَّخِذَ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بَعْضُهُمْ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بَعْضًا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سُخْرِيًّا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وَرَحْمَةُ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رَبِّكَ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خَيْرٌ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مِمَّا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يَجْمَعُونَ</w:t>
      </w:r>
      <w:r w:rsidR="003E2AD7" w:rsidRPr="003E2AD7">
        <w:rPr>
          <w:rFonts w:hint="cs"/>
          <w:b/>
          <w:bCs/>
          <w:sz w:val="40"/>
          <w:szCs w:val="40"/>
          <w:rtl/>
        </w:rPr>
        <w:t>) .</w:t>
      </w:r>
    </w:p>
    <w:p w:rsidR="003E2AD7" w:rsidRPr="003E2AD7" w:rsidRDefault="003E2AD7" w:rsidP="00857CA0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 xml:space="preserve">ولقد 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تفشت </w:t>
      </w:r>
      <w:r w:rsidR="00857CA0">
        <w:rPr>
          <w:rFonts w:hint="cs"/>
          <w:b/>
          <w:bCs/>
          <w:sz w:val="40"/>
          <w:szCs w:val="40"/>
          <w:rtl/>
        </w:rPr>
        <w:t xml:space="preserve">اليوم 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وللأسف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والأجراء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والخدم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، </w:t>
      </w:r>
      <w:r w:rsidR="004520B1" w:rsidRPr="003E2AD7">
        <w:rPr>
          <w:rFonts w:hint="cs"/>
          <w:b/>
          <w:bCs/>
          <w:sz w:val="40"/>
          <w:szCs w:val="40"/>
          <w:rtl/>
        </w:rPr>
        <w:t>تفشت هذه الصور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 وع</w:t>
      </w:r>
      <w:r w:rsidR="004520B1" w:rsidRPr="003E2AD7">
        <w:rPr>
          <w:rFonts w:hint="cs"/>
          <w:b/>
          <w:bCs/>
          <w:sz w:val="40"/>
          <w:szCs w:val="40"/>
          <w:rtl/>
        </w:rPr>
        <w:t>ظمت،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وبانت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أحوالها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وأحزنت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.. 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حينما </w:t>
      </w:r>
      <w:r w:rsidR="004520B1" w:rsidRPr="003E2AD7">
        <w:rPr>
          <w:rFonts w:hint="cs"/>
          <w:b/>
          <w:bCs/>
          <w:sz w:val="40"/>
          <w:szCs w:val="40"/>
          <w:rtl/>
        </w:rPr>
        <w:t>نُزعت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الرحمة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قلوب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بعض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الكفلاء،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وهانت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عرى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إسلامهم،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وتمزقت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خيوط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إنسانيتهم،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فعاملوا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الأجراء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شر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معاملة،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واستعملوهم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أشد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استعمال،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وجازوهم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أبشع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ج</w:t>
      </w:r>
      <w:r w:rsidR="004520B1" w:rsidRPr="003E2AD7">
        <w:rPr>
          <w:rFonts w:hint="cs"/>
          <w:b/>
          <w:bCs/>
          <w:sz w:val="40"/>
          <w:szCs w:val="40"/>
          <w:rtl/>
        </w:rPr>
        <w:t>زاء</w:t>
      </w:r>
      <w:r w:rsidR="004520B1" w:rsidRPr="003E2AD7">
        <w:rPr>
          <w:b/>
          <w:bCs/>
          <w:sz w:val="40"/>
          <w:szCs w:val="40"/>
          <w:rtl/>
        </w:rPr>
        <w:t>.</w:t>
      </w:r>
    </w:p>
    <w:p w:rsidR="003E2AD7" w:rsidRPr="003E2AD7" w:rsidRDefault="004520B1" w:rsidP="003E2AD7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هل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سمعتم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بأظلم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يعط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رواتب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سنة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سنتين؟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وهل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أتاكم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خبر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بخس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الأجور؟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وهل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رأيتم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سوء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حياتهم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ومعاشهم؟</w:t>
      </w:r>
      <w:r w:rsidRPr="003E2AD7">
        <w:rPr>
          <w:b/>
          <w:bCs/>
          <w:sz w:val="40"/>
          <w:szCs w:val="40"/>
          <w:rtl/>
        </w:rPr>
        <w:t>!</w:t>
      </w:r>
    </w:p>
    <w:p w:rsidR="00946456" w:rsidRPr="003E2AD7" w:rsidRDefault="004520B1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صور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ظلم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العمال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الشائعة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كما تقدم،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بخسُهم حقوقَهم ورواتبَهم</w:t>
      </w:r>
      <w:r w:rsidRPr="003E2AD7">
        <w:rPr>
          <w:rFonts w:hint="cs"/>
          <w:b/>
          <w:bCs/>
          <w:sz w:val="40"/>
          <w:szCs w:val="40"/>
          <w:rtl/>
        </w:rPr>
        <w:t>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نحن لا ننكر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وجود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طائفة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ضعيفة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الدين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والأمانة،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لكن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الأصل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يعطى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المكفول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العامل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حقّه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بموجب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العقد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والشرط،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تبخس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الأجور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تؤخّر،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وقد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lastRenderedPageBreak/>
        <w:t>صحّ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عنه</w:t>
      </w:r>
      <w:r w:rsidRPr="003E2AD7">
        <w:rPr>
          <w:b/>
          <w:bCs/>
          <w:sz w:val="40"/>
          <w:szCs w:val="40"/>
          <w:rtl/>
        </w:rPr>
        <w:t xml:space="preserve"> </w:t>
      </w:r>
      <w:r w:rsidR="00093293" w:rsidRPr="00093293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أعطوا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الأجير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أجره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قبل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يجف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عَرقُه</w:t>
      </w:r>
      <w:r w:rsidRPr="003E2AD7">
        <w:rPr>
          <w:b/>
          <w:bCs/>
          <w:sz w:val="40"/>
          <w:szCs w:val="40"/>
          <w:rtl/>
        </w:rPr>
        <w:t>))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رواه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ابن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ماجه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سننه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وحسنه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الألباني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رحمه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  <w:rtl/>
        </w:rPr>
        <w:t>.</w:t>
      </w:r>
    </w:p>
    <w:p w:rsidR="00946456" w:rsidRDefault="004520B1" w:rsidP="005E3A5F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فيا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قبح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استأجر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أجيرا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وأكل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ج</w:t>
      </w:r>
      <w:r w:rsidRPr="003E2AD7">
        <w:rPr>
          <w:rFonts w:hint="cs"/>
          <w:b/>
          <w:bCs/>
          <w:sz w:val="40"/>
          <w:szCs w:val="40"/>
          <w:rtl/>
        </w:rPr>
        <w:t>هده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يعطه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حقه</w:t>
      </w:r>
      <w:r w:rsidRPr="003E2AD7">
        <w:rPr>
          <w:b/>
          <w:bCs/>
          <w:sz w:val="40"/>
          <w:szCs w:val="40"/>
          <w:rtl/>
        </w:rPr>
        <w:t xml:space="preserve">. </w:t>
      </w:r>
      <w:r w:rsidRPr="003E2AD7">
        <w:rPr>
          <w:rFonts w:hint="cs"/>
          <w:b/>
          <w:bCs/>
          <w:sz w:val="40"/>
          <w:szCs w:val="40"/>
          <w:rtl/>
        </w:rPr>
        <w:t>أتعلم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أيها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الظالم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تخاصم؟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إنك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تخاصم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العامل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المؤسسة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الوزارة،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إنك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تخاصم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عز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وجل،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</w:t>
      </w:r>
      <w:r w:rsidR="003E2AD7" w:rsidRPr="003E2AD7">
        <w:rPr>
          <w:rFonts w:hint="cs"/>
          <w:b/>
          <w:bCs/>
          <w:sz w:val="40"/>
          <w:szCs w:val="40"/>
          <w:rtl/>
        </w:rPr>
        <w:t>الله تعالى يرى هذا المظلوم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ـ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كان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فاجرًا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ـ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يرفع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يديه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السماء،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فيعظم دعوته ويقول: لأنصرنك ولو بعد حين .</w:t>
      </w:r>
    </w:p>
    <w:p w:rsidR="00023195" w:rsidRPr="003E2AD7" w:rsidRDefault="00023195" w:rsidP="00023195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و</w:t>
      </w:r>
      <w:r w:rsidR="00BB5FAD">
        <w:rPr>
          <w:rFonts w:hint="cs"/>
          <w:b/>
          <w:bCs/>
          <w:sz w:val="40"/>
          <w:szCs w:val="40"/>
          <w:rtl/>
        </w:rPr>
        <w:t xml:space="preserve">لا ننسى </w:t>
      </w:r>
      <w:r w:rsidRPr="003E2AD7">
        <w:rPr>
          <w:rFonts w:hint="cs"/>
          <w:b/>
          <w:bCs/>
          <w:sz w:val="40"/>
          <w:szCs w:val="40"/>
          <w:rtl/>
        </w:rPr>
        <w:t>في المقابل</w:t>
      </w:r>
      <w:r>
        <w:rPr>
          <w:rFonts w:hint="cs"/>
          <w:b/>
          <w:bCs/>
          <w:sz w:val="40"/>
          <w:szCs w:val="40"/>
          <w:rtl/>
        </w:rPr>
        <w:t xml:space="preserve">، </w:t>
      </w:r>
      <w:r w:rsidR="00BB5FAD">
        <w:rPr>
          <w:rFonts w:hint="cs"/>
          <w:b/>
          <w:bCs/>
          <w:sz w:val="40"/>
          <w:szCs w:val="40"/>
          <w:rtl/>
        </w:rPr>
        <w:t xml:space="preserve">أن </w:t>
      </w:r>
      <w:r>
        <w:rPr>
          <w:rFonts w:hint="cs"/>
          <w:b/>
          <w:bCs/>
          <w:sz w:val="40"/>
          <w:szCs w:val="40"/>
          <w:rtl/>
        </w:rPr>
        <w:t>نوصي</w:t>
      </w:r>
      <w:r w:rsidRPr="003E2AD7">
        <w:rPr>
          <w:rFonts w:hint="cs"/>
          <w:b/>
          <w:bCs/>
          <w:sz w:val="40"/>
          <w:szCs w:val="40"/>
          <w:rtl/>
        </w:rPr>
        <w:t xml:space="preserve"> إخواننا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بتقوى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مصالح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كفلائهم،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يخونوهم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يغشوهم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يغدروا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يقوموا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بالعمل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وقته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وشروطه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وحدوده .</w:t>
      </w:r>
    </w:p>
    <w:p w:rsidR="00023195" w:rsidRPr="003E2AD7" w:rsidRDefault="00023195" w:rsidP="00023195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إكلالهم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وإتعابهم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العمل،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 xml:space="preserve">وقد نهى </w:t>
      </w:r>
      <w:r w:rsidR="004520B1" w:rsidRPr="003E2AD7">
        <w:rPr>
          <w:rFonts w:hint="cs"/>
          <w:b/>
          <w:bCs/>
          <w:sz w:val="40"/>
          <w:szCs w:val="40"/>
          <w:rtl/>
        </w:rPr>
        <w:t>النبي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b/>
          <w:bCs/>
          <w:sz w:val="40"/>
          <w:szCs w:val="40"/>
        </w:rPr>
        <w:sym w:font="AGA Arabesque" w:char="0072"/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يكلَّف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</w:t>
      </w:r>
      <w:r w:rsidR="004520B1" w:rsidRPr="003E2AD7">
        <w:rPr>
          <w:rFonts w:hint="cs"/>
          <w:b/>
          <w:bCs/>
          <w:sz w:val="40"/>
          <w:szCs w:val="40"/>
          <w:rtl/>
        </w:rPr>
        <w:t>لعامل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فوق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طاقته،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يطلب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يعجز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أو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يتعبه،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روى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مسلم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صحيحه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النبي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b/>
          <w:bCs/>
          <w:sz w:val="40"/>
          <w:szCs w:val="40"/>
        </w:rPr>
        <w:sym w:font="AGA Arabesque" w:char="0072"/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قال</w:t>
      </w:r>
      <w:r w:rsidR="004520B1" w:rsidRPr="003E2AD7">
        <w:rPr>
          <w:b/>
          <w:bCs/>
          <w:sz w:val="40"/>
          <w:szCs w:val="40"/>
          <w:rtl/>
        </w:rPr>
        <w:t>: ((</w:t>
      </w:r>
      <w:r w:rsidR="004520B1" w:rsidRPr="003E2AD7">
        <w:rPr>
          <w:rFonts w:hint="cs"/>
          <w:b/>
          <w:bCs/>
          <w:sz w:val="40"/>
          <w:szCs w:val="40"/>
          <w:rtl/>
        </w:rPr>
        <w:t>للمملوك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طعامه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وكسوته،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يكلَّف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يطيق</w:t>
      </w:r>
      <w:r w:rsidR="004520B1" w:rsidRPr="003E2AD7">
        <w:rPr>
          <w:b/>
          <w:bCs/>
          <w:sz w:val="40"/>
          <w:szCs w:val="40"/>
          <w:rtl/>
        </w:rPr>
        <w:t>)).</w:t>
      </w:r>
    </w:p>
    <w:p w:rsidR="00946456" w:rsidRPr="003E2AD7" w:rsidRDefault="00023195" w:rsidP="003E2AD7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تغيير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عقود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العمل،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يأتي </w:t>
      </w:r>
      <w:r w:rsidR="004520B1" w:rsidRPr="003E2AD7">
        <w:rPr>
          <w:rFonts w:hint="cs"/>
          <w:b/>
          <w:bCs/>
          <w:sz w:val="40"/>
          <w:szCs w:val="40"/>
          <w:rtl/>
        </w:rPr>
        <w:t>العامل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بلده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سائق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مثلاً،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فيفاجأ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بتغيير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العقد،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فيصبح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مضطرا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لقبول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المهنة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الجديدة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ولو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كانت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رديئة</w:t>
      </w:r>
      <w:r w:rsidR="004520B1" w:rsidRPr="003E2AD7">
        <w:rPr>
          <w:b/>
          <w:bCs/>
          <w:sz w:val="40"/>
          <w:szCs w:val="40"/>
          <w:rtl/>
        </w:rPr>
        <w:t>.</w:t>
      </w:r>
    </w:p>
    <w:p w:rsidR="00946456" w:rsidRPr="003E2AD7" w:rsidRDefault="00023195" w:rsidP="003E2AD7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lastRenderedPageBreak/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الظلم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تحصيل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الفيز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والتأشيرات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وبيعها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بمبالغ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باهظة،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يستطيعها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الموظف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فضلاً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عامل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فقير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غريب،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وه</w:t>
      </w:r>
      <w:r w:rsidR="004520B1" w:rsidRPr="003E2AD7">
        <w:rPr>
          <w:rFonts w:hint="cs"/>
          <w:b/>
          <w:bCs/>
          <w:sz w:val="40"/>
          <w:szCs w:val="40"/>
          <w:rtl/>
        </w:rPr>
        <w:t>ذا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يحصل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لبعض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المتنفذين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وأصحاب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الوساطات،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الذين </w:t>
      </w:r>
      <w:r w:rsidR="004520B1" w:rsidRPr="003E2AD7">
        <w:rPr>
          <w:rFonts w:hint="cs"/>
          <w:b/>
          <w:bCs/>
          <w:sz w:val="40"/>
          <w:szCs w:val="40"/>
          <w:rtl/>
        </w:rPr>
        <w:t>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يأكلون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بطونهم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النار،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وَسَيَعْلَمُ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الَّذِينَ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ظَلَمُوا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أَيَّ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مُنقَلَبٍ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يَنقَلِبُونَ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.</w:t>
      </w:r>
    </w:p>
    <w:p w:rsidR="003E2AD7" w:rsidRPr="003E2AD7" w:rsidRDefault="00023195" w:rsidP="003E2AD7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استقدام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عشرات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قل</w:t>
      </w:r>
      <w:r w:rsidR="004520B1" w:rsidRPr="003E2AD7">
        <w:rPr>
          <w:b/>
          <w:bCs/>
          <w:sz w:val="40"/>
          <w:szCs w:val="40"/>
          <w:rtl/>
        </w:rPr>
        <w:t>: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المئات،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وإلقاؤهم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كالبهائم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الشوارع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والطرقات،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ومطالبتهم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بدخل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شهري،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يوفّر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الكفيل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أو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المؤسسة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السكن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المناسب،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الخدمات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الضرورية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التي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ينص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عليها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نظام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المملكة،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يجمعون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غرف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ضيقة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لا تفي بأدنى متطلبات الحياة ، مما يهيء الفرص لحصول ا</w:t>
      </w:r>
      <w:r w:rsidR="004520B1" w:rsidRPr="003E2AD7">
        <w:rPr>
          <w:rFonts w:hint="cs"/>
          <w:b/>
          <w:bCs/>
          <w:sz w:val="40"/>
          <w:szCs w:val="40"/>
          <w:rtl/>
        </w:rPr>
        <w:t>لجرائم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الاجتماعية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والأخلاقية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.</w:t>
      </w:r>
    </w:p>
    <w:p w:rsidR="00946456" w:rsidRDefault="00023195" w:rsidP="003E2AD7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عدم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دعوتهم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وحضهم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الطاعة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كالصلاة،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فيمكث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العامل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بلادنا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سنين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يأمره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كفيله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بالصلاة،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يأمره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بالعمل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وقت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الصلاة،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ويرى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أخلاقًا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سيئة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فينقل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يراه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ويشاهده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بلاده،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فإن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مسلمًا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كان التقصير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تعليمه،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وإن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كافرًا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كان </w:t>
      </w:r>
      <w:r w:rsidR="003E2AD7" w:rsidRPr="003E2AD7">
        <w:rPr>
          <w:rFonts w:hint="cs"/>
          <w:b/>
          <w:bCs/>
          <w:sz w:val="40"/>
          <w:szCs w:val="40"/>
          <w:rtl/>
        </w:rPr>
        <w:lastRenderedPageBreak/>
        <w:t xml:space="preserve">التقصير في </w:t>
      </w:r>
      <w:r w:rsidR="004520B1" w:rsidRPr="003E2AD7">
        <w:rPr>
          <w:rFonts w:hint="cs"/>
          <w:b/>
          <w:bCs/>
          <w:sz w:val="40"/>
          <w:szCs w:val="40"/>
          <w:rtl/>
        </w:rPr>
        <w:t>دعوته،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بل قد يرى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الأقوال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والأفعال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يشوه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صورة </w:t>
      </w:r>
      <w:r w:rsidR="004520B1" w:rsidRPr="003E2AD7">
        <w:rPr>
          <w:rFonts w:hint="cs"/>
          <w:b/>
          <w:bCs/>
          <w:sz w:val="40"/>
          <w:szCs w:val="40"/>
          <w:rtl/>
        </w:rPr>
        <w:t>الإسلام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 في نفسه </w:t>
      </w:r>
      <w:r w:rsidR="004520B1" w:rsidRPr="003E2AD7">
        <w:rPr>
          <w:b/>
          <w:bCs/>
          <w:sz w:val="40"/>
          <w:szCs w:val="40"/>
          <w:rtl/>
        </w:rPr>
        <w:t>.</w:t>
      </w:r>
    </w:p>
    <w:p w:rsidR="00C14720" w:rsidRPr="003E2AD7" w:rsidRDefault="00C14720" w:rsidP="00C14720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فلنحرص على دعوة هؤلاء جميعاً ، </w:t>
      </w:r>
      <w:r w:rsidRPr="003E2AD7">
        <w:rPr>
          <w:rFonts w:hint="cs"/>
          <w:b/>
          <w:bCs/>
          <w:sz w:val="40"/>
          <w:szCs w:val="40"/>
          <w:rtl/>
        </w:rPr>
        <w:t>وإهداؤهم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الكتب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والأشرطة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الملائمة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للغتهم 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طريق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مكاتب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الجاليات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وغيرها</w:t>
      </w:r>
      <w:r>
        <w:rPr>
          <w:rFonts w:hint="cs"/>
          <w:b/>
          <w:bCs/>
          <w:sz w:val="40"/>
          <w:szCs w:val="40"/>
          <w:rtl/>
        </w:rPr>
        <w:t xml:space="preserve"> .</w:t>
      </w:r>
    </w:p>
    <w:p w:rsidR="00946456" w:rsidRPr="003E2AD7" w:rsidRDefault="00023195" w:rsidP="006032BD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C14720">
        <w:rPr>
          <w:rFonts w:hint="cs"/>
          <w:b/>
          <w:bCs/>
          <w:sz w:val="40"/>
          <w:szCs w:val="40"/>
          <w:rtl/>
        </w:rPr>
        <w:t>ظلم العمال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الاستقطاع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كدهم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وتعبهم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شهريًا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أو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سنويًا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مقابل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الكفالة،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وهذا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صر</w:t>
      </w:r>
      <w:r w:rsidR="00C14720">
        <w:rPr>
          <w:rFonts w:hint="cs"/>
          <w:b/>
          <w:bCs/>
          <w:sz w:val="40"/>
          <w:szCs w:val="40"/>
          <w:rtl/>
        </w:rPr>
        <w:t>ي</w:t>
      </w:r>
      <w:r w:rsidR="004520B1" w:rsidRPr="003E2AD7">
        <w:rPr>
          <w:rFonts w:hint="cs"/>
          <w:b/>
          <w:bCs/>
          <w:sz w:val="40"/>
          <w:szCs w:val="40"/>
          <w:rtl/>
        </w:rPr>
        <w:t>ح</w:t>
      </w:r>
      <w:r w:rsidR="00BF5404">
        <w:rPr>
          <w:rFonts w:hint="cs"/>
          <w:b/>
          <w:bCs/>
          <w:sz w:val="40"/>
          <w:szCs w:val="40"/>
          <w:rtl/>
        </w:rPr>
        <w:t xml:space="preserve"> لا يجوز </w:t>
      </w:r>
      <w:r w:rsidR="004520B1" w:rsidRPr="003E2AD7">
        <w:rPr>
          <w:rFonts w:hint="cs"/>
          <w:b/>
          <w:bCs/>
          <w:sz w:val="40"/>
          <w:szCs w:val="40"/>
          <w:rtl/>
        </w:rPr>
        <w:t>.</w:t>
      </w:r>
    </w:p>
    <w:p w:rsidR="00946456" w:rsidRPr="003E2AD7" w:rsidRDefault="00BB5FAD" w:rsidP="003E2AD7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4520B1" w:rsidRPr="003E2AD7">
        <w:rPr>
          <w:rFonts w:hint="cs"/>
          <w:b/>
          <w:bCs/>
          <w:sz w:val="40"/>
          <w:szCs w:val="40"/>
          <w:rtl/>
        </w:rPr>
        <w:t>ومن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صور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التسلط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عليهم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واحتقارهم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وسبهم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وشتمهم،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ضربهم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بعض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الأحيان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دون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</w:t>
      </w:r>
      <w:r w:rsidR="004520B1" w:rsidRPr="003E2AD7">
        <w:rPr>
          <w:rFonts w:hint="cs"/>
          <w:b/>
          <w:bCs/>
          <w:sz w:val="40"/>
          <w:szCs w:val="40"/>
          <w:rtl/>
        </w:rPr>
        <w:t>خافة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الله .</w:t>
      </w:r>
    </w:p>
    <w:p w:rsidR="00946456" w:rsidRPr="003E2AD7" w:rsidRDefault="004520B1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روى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مسلم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صحيحه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مسعود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البدري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رضي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كنت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أضرب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غلامًا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بالسوط،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فسمعت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صوتًا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خلفي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اعلم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مسعود</w:t>
      </w:r>
      <w:r w:rsidRPr="003E2AD7">
        <w:rPr>
          <w:b/>
          <w:bCs/>
          <w:sz w:val="40"/>
          <w:szCs w:val="40"/>
          <w:rtl/>
        </w:rPr>
        <w:t>))</w:t>
      </w:r>
      <w:r w:rsidRPr="003E2AD7">
        <w:rPr>
          <w:rFonts w:hint="cs"/>
          <w:b/>
          <w:bCs/>
          <w:sz w:val="40"/>
          <w:szCs w:val="40"/>
          <w:rtl/>
        </w:rPr>
        <w:t>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أفهم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الصوت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الغ</w:t>
      </w:r>
      <w:r w:rsidRPr="003E2AD7">
        <w:rPr>
          <w:rFonts w:hint="cs"/>
          <w:b/>
          <w:bCs/>
          <w:sz w:val="40"/>
          <w:szCs w:val="40"/>
          <w:rtl/>
        </w:rPr>
        <w:t>ضب،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فلما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دنا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رسول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يقول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اعلم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مسعود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أقدر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عليك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الغلام</w:t>
      </w:r>
      <w:r w:rsidRPr="003E2AD7">
        <w:rPr>
          <w:b/>
          <w:bCs/>
          <w:sz w:val="40"/>
          <w:szCs w:val="40"/>
          <w:rtl/>
        </w:rPr>
        <w:t>))</w:t>
      </w:r>
      <w:r w:rsidRPr="003E2AD7">
        <w:rPr>
          <w:rFonts w:hint="cs"/>
          <w:b/>
          <w:bCs/>
          <w:sz w:val="40"/>
          <w:szCs w:val="40"/>
          <w:rtl/>
        </w:rPr>
        <w:t>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فقلت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أضرب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مملوكًا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بعده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أبدًا،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رواية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فسقط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السوط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يدي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هيبة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رواية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فقلت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يا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رسول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حرٌ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لوجه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تعالى،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فقال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أما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تفعل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للفحتك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النار</w:t>
      </w:r>
      <w:r w:rsidRPr="003E2AD7">
        <w:rPr>
          <w:b/>
          <w:bCs/>
          <w:sz w:val="40"/>
          <w:szCs w:val="40"/>
          <w:rtl/>
        </w:rPr>
        <w:t xml:space="preserve">))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لمستك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النار</w:t>
      </w:r>
      <w:r w:rsidRPr="003E2AD7">
        <w:rPr>
          <w:b/>
          <w:bCs/>
          <w:sz w:val="40"/>
          <w:szCs w:val="40"/>
          <w:rtl/>
        </w:rPr>
        <w:t xml:space="preserve">)). </w:t>
      </w:r>
    </w:p>
    <w:p w:rsidR="00946456" w:rsidRPr="003E2AD7" w:rsidRDefault="003E2AD7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lastRenderedPageBreak/>
        <w:t>عباد الله .. إ</w:t>
      </w:r>
      <w:r w:rsidR="004520B1" w:rsidRPr="003E2AD7">
        <w:rPr>
          <w:rFonts w:hint="cs"/>
          <w:b/>
          <w:bCs/>
          <w:sz w:val="40"/>
          <w:szCs w:val="40"/>
          <w:rtl/>
        </w:rPr>
        <w:t>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الأمة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لتهون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عند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وتحرم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كثيرًا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الخير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بسبب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ظلمها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الضعيف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وتسلطها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المسكين،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روى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ابن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ماجه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بسند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حسن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جابر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رضي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 xml:space="preserve">عنه </w:t>
      </w:r>
      <w:r w:rsidR="004520B1" w:rsidRPr="003E2AD7">
        <w:rPr>
          <w:rFonts w:hint="cs"/>
          <w:b/>
          <w:bCs/>
          <w:sz w:val="40"/>
          <w:szCs w:val="40"/>
          <w:rtl/>
        </w:rPr>
        <w:t>قال</w:t>
      </w:r>
      <w:r w:rsidR="004520B1" w:rsidRPr="003E2AD7">
        <w:rPr>
          <w:b/>
          <w:bCs/>
          <w:sz w:val="40"/>
          <w:szCs w:val="40"/>
          <w:rtl/>
        </w:rPr>
        <w:t xml:space="preserve">: </w:t>
      </w:r>
      <w:r w:rsidR="004520B1" w:rsidRPr="003E2AD7">
        <w:rPr>
          <w:rFonts w:hint="cs"/>
          <w:b/>
          <w:bCs/>
          <w:sz w:val="40"/>
          <w:szCs w:val="40"/>
          <w:rtl/>
        </w:rPr>
        <w:t>لما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رجَعَت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رسول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 </w:t>
      </w:r>
      <w:r w:rsidR="004520B1" w:rsidRPr="003E2AD7">
        <w:rPr>
          <w:rFonts w:hint="cs"/>
          <w:b/>
          <w:bCs/>
          <w:sz w:val="40"/>
          <w:szCs w:val="40"/>
          <w:rtl/>
        </w:rPr>
        <w:t>مهاجرةُ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البحر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rFonts w:hint="cs"/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="004520B1" w:rsidRPr="003E2AD7">
        <w:rPr>
          <w:b/>
          <w:bCs/>
          <w:sz w:val="40"/>
          <w:szCs w:val="40"/>
          <w:rtl/>
        </w:rPr>
        <w:t>: ((</w:t>
      </w:r>
      <w:r w:rsidR="004520B1" w:rsidRPr="003E2AD7">
        <w:rPr>
          <w:rFonts w:hint="cs"/>
          <w:b/>
          <w:bCs/>
          <w:sz w:val="40"/>
          <w:szCs w:val="40"/>
          <w:rtl/>
        </w:rPr>
        <w:t>ألا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تحدثوني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بأعاجيبَ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رأيتم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بأرض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الحبشة؟</w:t>
      </w:r>
      <w:r w:rsidR="004520B1" w:rsidRPr="003E2AD7">
        <w:rPr>
          <w:b/>
          <w:bCs/>
          <w:sz w:val="40"/>
          <w:szCs w:val="40"/>
          <w:rtl/>
        </w:rPr>
        <w:t xml:space="preserve">)) </w:t>
      </w:r>
      <w:r w:rsidR="004520B1" w:rsidRPr="003E2AD7">
        <w:rPr>
          <w:rFonts w:hint="cs"/>
          <w:b/>
          <w:bCs/>
          <w:sz w:val="40"/>
          <w:szCs w:val="40"/>
          <w:rtl/>
        </w:rPr>
        <w:t>قال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فتية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منهم</w:t>
      </w:r>
      <w:r w:rsidR="004520B1" w:rsidRPr="003E2AD7">
        <w:rPr>
          <w:b/>
          <w:bCs/>
          <w:sz w:val="40"/>
          <w:szCs w:val="40"/>
          <w:rtl/>
        </w:rPr>
        <w:t xml:space="preserve">: </w:t>
      </w:r>
      <w:r w:rsidR="004520B1" w:rsidRPr="003E2AD7">
        <w:rPr>
          <w:rFonts w:hint="cs"/>
          <w:b/>
          <w:bCs/>
          <w:sz w:val="40"/>
          <w:szCs w:val="40"/>
          <w:rtl/>
        </w:rPr>
        <w:t>بلى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رسول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بينما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نحن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جلوس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مرت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بنا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عجوز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عجائز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رهابينهم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تحمل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رأسها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قلة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ماء،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فمرت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بفتى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منهم،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فجعل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إحدى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يديه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كتف</w:t>
      </w:r>
      <w:r w:rsidR="004520B1" w:rsidRPr="003E2AD7">
        <w:rPr>
          <w:rFonts w:hint="cs"/>
          <w:b/>
          <w:bCs/>
          <w:sz w:val="40"/>
          <w:szCs w:val="40"/>
          <w:rtl/>
        </w:rPr>
        <w:t>يها،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ثم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دفعها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فخرت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على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ركبتيها،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فانكسرت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قلّتها،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فلما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ارتَفعت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التفَتَت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إليه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فقال</w:t>
      </w:r>
      <w:r w:rsidR="004520B1" w:rsidRPr="003E2AD7">
        <w:rPr>
          <w:b/>
          <w:bCs/>
          <w:sz w:val="40"/>
          <w:szCs w:val="40"/>
          <w:rtl/>
        </w:rPr>
        <w:t xml:space="preserve">: </w:t>
      </w:r>
      <w:r w:rsidR="004520B1" w:rsidRPr="003E2AD7">
        <w:rPr>
          <w:rFonts w:hint="cs"/>
          <w:b/>
          <w:bCs/>
          <w:sz w:val="40"/>
          <w:szCs w:val="40"/>
          <w:rtl/>
        </w:rPr>
        <w:t>سوف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تعلم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ـ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غُدَر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ـ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إذا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وضع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الكرسي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وجمع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الأولين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والآخِرين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وتكلمت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الأيدي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والأرجل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بما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كانوا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يكسبون،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فسوف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تعلم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كيف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أمري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وأمرك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عنده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غدا،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</w:t>
      </w:r>
      <w:r w:rsidR="004520B1"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rFonts w:hint="cs"/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رسول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rFonts w:hint="cs"/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  <w:rtl/>
        </w:rPr>
        <w:t xml:space="preserve">: </w:t>
      </w:r>
      <w:r w:rsidR="004520B1" w:rsidRPr="003E2AD7">
        <w:rPr>
          <w:b/>
          <w:bCs/>
          <w:sz w:val="40"/>
          <w:szCs w:val="40"/>
          <w:rtl/>
        </w:rPr>
        <w:t>(</w:t>
      </w:r>
      <w:r w:rsidR="004520B1" w:rsidRPr="003E2AD7">
        <w:rPr>
          <w:rFonts w:hint="cs"/>
          <w:b/>
          <w:bCs/>
          <w:sz w:val="40"/>
          <w:szCs w:val="40"/>
          <w:rtl/>
        </w:rPr>
        <w:t>صدقت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صدقت،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كيف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يقدِّس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الله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أمةً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لا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يؤخذُ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لضعيفِهم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من</w:t>
      </w:r>
      <w:r w:rsidR="004520B1" w:rsidRPr="003E2AD7">
        <w:rPr>
          <w:b/>
          <w:bCs/>
          <w:sz w:val="40"/>
          <w:szCs w:val="40"/>
          <w:rtl/>
        </w:rPr>
        <w:t xml:space="preserve"> </w:t>
      </w:r>
      <w:r w:rsidR="004520B1" w:rsidRPr="003E2AD7">
        <w:rPr>
          <w:rFonts w:hint="cs"/>
          <w:b/>
          <w:bCs/>
          <w:sz w:val="40"/>
          <w:szCs w:val="40"/>
          <w:rtl/>
        </w:rPr>
        <w:t>شديدِهم</w:t>
      </w:r>
      <w:r w:rsidR="004520B1" w:rsidRPr="003E2AD7">
        <w:rPr>
          <w:b/>
          <w:bCs/>
          <w:sz w:val="40"/>
          <w:szCs w:val="40"/>
          <w:rtl/>
        </w:rPr>
        <w:t>).</w:t>
      </w:r>
    </w:p>
    <w:p w:rsidR="003E2AD7" w:rsidRPr="003E2AD7" w:rsidRDefault="004520B1" w:rsidP="00857CA0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فاتقوا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عباد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وراقبوه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جميع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أعمالكم،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صغيرها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وكبيرها،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واتقوا يوماً قال الله تعالى فيه</w:t>
      </w:r>
      <w:r w:rsidRPr="003E2AD7">
        <w:rPr>
          <w:b/>
          <w:bCs/>
          <w:sz w:val="40"/>
          <w:szCs w:val="40"/>
          <w:rtl/>
        </w:rPr>
        <w:t xml:space="preserve">: </w:t>
      </w:r>
      <w:r w:rsidR="003E2AD7" w:rsidRPr="003E2AD7">
        <w:rPr>
          <w:rFonts w:hint="cs"/>
          <w:b/>
          <w:bCs/>
          <w:sz w:val="40"/>
          <w:szCs w:val="40"/>
          <w:rtl/>
        </w:rPr>
        <w:t>(</w:t>
      </w:r>
      <w:r w:rsidRPr="003E2AD7">
        <w:rPr>
          <w:rFonts w:hint="cs"/>
          <w:b/>
          <w:bCs/>
          <w:sz w:val="40"/>
          <w:szCs w:val="40"/>
          <w:rtl/>
        </w:rPr>
        <w:t>وَنَضَعُ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الْمَوَازِينَ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الْقِسْطَ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لِيَوْمِ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الْقِيَامَةِ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فَلا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تُظْلَمُ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نَفْسٌ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شَيْئًا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وَإِنْ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كَانَ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مِثْقَالَ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حَبَّةٍ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مِنْ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</w:t>
      </w:r>
      <w:r w:rsidRPr="003E2AD7">
        <w:rPr>
          <w:rFonts w:hint="cs"/>
          <w:b/>
          <w:bCs/>
          <w:sz w:val="40"/>
          <w:szCs w:val="40"/>
          <w:rtl/>
        </w:rPr>
        <w:t>َرْدَلٍ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أَتَيْنَا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بِهَا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وَكَفَى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بِنَا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حَاسِبِينَ</w:t>
      </w:r>
      <w:r w:rsidR="003E2AD7" w:rsidRPr="003E2AD7">
        <w:rPr>
          <w:rFonts w:hint="cs"/>
          <w:b/>
          <w:bCs/>
          <w:sz w:val="40"/>
          <w:szCs w:val="40"/>
          <w:rtl/>
        </w:rPr>
        <w:t>) .</w:t>
      </w:r>
    </w:p>
    <w:p w:rsidR="00EB2662" w:rsidRPr="00633A6B" w:rsidRDefault="00EB2662" w:rsidP="00EB2662">
      <w:pPr>
        <w:pageBreakBefore/>
        <w:widowControl w:val="0"/>
        <w:tabs>
          <w:tab w:val="left" w:pos="2499"/>
          <w:tab w:val="center" w:pos="3118"/>
        </w:tabs>
        <w:rPr>
          <w:rFonts w:cs="PT Bold Heading"/>
          <w:b/>
          <w:bCs/>
          <w:sz w:val="40"/>
          <w:szCs w:val="40"/>
          <w:rtl/>
        </w:rPr>
      </w:pPr>
      <w:r w:rsidRPr="00633A6B">
        <w:rPr>
          <w:rFonts w:cs="PT Bold Heading"/>
          <w:b/>
          <w:bCs/>
          <w:sz w:val="40"/>
          <w:szCs w:val="40"/>
          <w:rtl/>
        </w:rPr>
        <w:lastRenderedPageBreak/>
        <w:tab/>
      </w:r>
      <w:r w:rsidRPr="00633A6B">
        <w:rPr>
          <w:rFonts w:cs="PT Bold Heading"/>
          <w:b/>
          <w:bCs/>
          <w:sz w:val="40"/>
          <w:szCs w:val="40"/>
          <w:rtl/>
        </w:rPr>
        <w:tab/>
      </w:r>
      <w:r w:rsidRPr="00633A6B">
        <w:rPr>
          <w:rFonts w:cs="PT Bold Heading" w:hint="cs"/>
          <w:b/>
          <w:bCs/>
          <w:sz w:val="40"/>
          <w:szCs w:val="40"/>
          <w:rtl/>
        </w:rPr>
        <w:t>الخطبة الثانية</w:t>
      </w:r>
    </w:p>
    <w:p w:rsidR="00535D14" w:rsidRPr="00633A6B" w:rsidRDefault="002B18F1" w:rsidP="003A563F">
      <w:pPr>
        <w:jc w:val="both"/>
        <w:rPr>
          <w:b/>
          <w:bCs/>
          <w:sz w:val="40"/>
          <w:szCs w:val="40"/>
          <w:rtl/>
        </w:rPr>
      </w:pPr>
      <w:r w:rsidRPr="00633A6B">
        <w:rPr>
          <w:rFonts w:hint="cs"/>
          <w:b/>
          <w:bCs/>
          <w:sz w:val="40"/>
          <w:szCs w:val="40"/>
          <w:rtl/>
        </w:rPr>
        <w:t xml:space="preserve">الحمد لله </w:t>
      </w:r>
      <w:r w:rsidR="00535D14" w:rsidRPr="00633A6B">
        <w:rPr>
          <w:rFonts w:hint="cs"/>
          <w:b/>
          <w:bCs/>
          <w:sz w:val="40"/>
          <w:szCs w:val="40"/>
          <w:rtl/>
        </w:rPr>
        <w:t xml:space="preserve"> </w:t>
      </w:r>
      <w:r w:rsidR="0062133C">
        <w:rPr>
          <w:rFonts w:hint="cs"/>
          <w:b/>
          <w:bCs/>
          <w:sz w:val="40"/>
          <w:szCs w:val="40"/>
          <w:rtl/>
        </w:rPr>
        <w:t xml:space="preserve">على إحسانه ... </w:t>
      </w:r>
    </w:p>
    <w:p w:rsidR="003E2AD7" w:rsidRPr="003E2AD7" w:rsidRDefault="003E2AD7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عباد 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مَن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الذين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سرقت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أموالهم؟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.. ومن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للمساكين الذين بخست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حقوقهم؟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.. ومن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للضعفة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الذين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أهينت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كرامتهم؟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.. 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لحسرات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وزفراتهم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بسبب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تأخر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الرواتب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مماطلة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المؤسسة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احتيال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الكفيل</w:t>
      </w:r>
      <w:r w:rsidRPr="003E2AD7">
        <w:rPr>
          <w:b/>
          <w:bCs/>
          <w:sz w:val="40"/>
          <w:szCs w:val="40"/>
          <w:rtl/>
        </w:rPr>
        <w:t>!</w:t>
      </w:r>
      <w:r w:rsidRPr="003E2AD7">
        <w:rPr>
          <w:rFonts w:hint="cs"/>
          <w:b/>
          <w:bCs/>
          <w:sz w:val="40"/>
          <w:szCs w:val="40"/>
          <w:rtl/>
        </w:rPr>
        <w:t xml:space="preserve"> .. من لهذا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العامل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جاء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البلاد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وترك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أهله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ووطنه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ليعف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نفسه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وعائلته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بالكسب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الحلال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شاء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لسلك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طرق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 xml:space="preserve">الحرام </w:t>
      </w:r>
      <w:r w:rsidRPr="003E2AD7">
        <w:rPr>
          <w:b/>
          <w:bCs/>
          <w:sz w:val="40"/>
          <w:szCs w:val="40"/>
          <w:rtl/>
        </w:rPr>
        <w:t>.</w:t>
      </w:r>
    </w:p>
    <w:p w:rsidR="003E2AD7" w:rsidRPr="003E2AD7" w:rsidRDefault="003E2AD7" w:rsidP="00DF1E85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إن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أداء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حقوق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العمّال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بصدق،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سبب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لإجابة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الدعاء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والنجاة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الكربات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والأزمات،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أخبرنا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نبينا</w:t>
      </w:r>
      <w:r w:rsidRPr="003E2AD7">
        <w:rPr>
          <w:b/>
          <w:bCs/>
          <w:sz w:val="40"/>
          <w:szCs w:val="40"/>
          <w:rtl/>
        </w:rPr>
        <w:t xml:space="preserve"> </w:t>
      </w:r>
      <w:r w:rsidR="00DF1E85" w:rsidRPr="00DF1E85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قصة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النفر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الثلاثة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الذين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آواهم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المَبِيتُ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غار،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فانحدرت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صخرة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سدّت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عليهم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الغار،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فلما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ضاقت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الحيلُ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التجؤوا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وتوسّلوا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إليه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بصالح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أعمالهم،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DF1E85">
        <w:rPr>
          <w:rFonts w:hint="cs"/>
          <w:b/>
          <w:bCs/>
          <w:sz w:val="40"/>
          <w:szCs w:val="40"/>
          <w:rtl/>
        </w:rPr>
        <w:t>فقال أ</w:t>
      </w:r>
      <w:r w:rsidRPr="003E2AD7">
        <w:rPr>
          <w:rFonts w:hint="cs"/>
          <w:b/>
          <w:bCs/>
          <w:sz w:val="40"/>
          <w:szCs w:val="40"/>
          <w:rtl/>
        </w:rPr>
        <w:t>حدهم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>: (</w:t>
      </w:r>
      <w:r w:rsidRPr="003E2AD7">
        <w:rPr>
          <w:rFonts w:hint="cs"/>
          <w:b/>
          <w:bCs/>
          <w:sz w:val="40"/>
          <w:szCs w:val="40"/>
          <w:rtl/>
        </w:rPr>
        <w:t>اللهم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تعلم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استأجرت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أُجَراء،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فأعطيتهم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حقوقهم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واحدًا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ترك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الذي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ومضى،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فثَمّرتُه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حتى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حصل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إبل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وبقر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وغنم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ورَقِيق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وحَرْث،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فجاء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ذلك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العامل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بعد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يا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عبد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أعطني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حقي</w:t>
      </w:r>
      <w:r w:rsidRPr="003E2AD7">
        <w:rPr>
          <w:b/>
          <w:bCs/>
          <w:sz w:val="40"/>
          <w:szCs w:val="40"/>
          <w:rtl/>
        </w:rPr>
        <w:t xml:space="preserve">.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كل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ترى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إبل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وبقر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وغنم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lastRenderedPageBreak/>
        <w:t>وحَرْث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ورَقِيق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فهو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لك</w:t>
      </w:r>
      <w:r w:rsidRPr="003E2AD7">
        <w:rPr>
          <w:b/>
          <w:bCs/>
          <w:sz w:val="40"/>
          <w:szCs w:val="40"/>
          <w:rtl/>
        </w:rPr>
        <w:t xml:space="preserve">.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أتستهزئ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بي؟</w:t>
      </w:r>
      <w:r w:rsidRPr="003E2AD7">
        <w:rPr>
          <w:b/>
          <w:bCs/>
          <w:sz w:val="40"/>
          <w:szCs w:val="40"/>
          <w:rtl/>
        </w:rPr>
        <w:t xml:space="preserve">!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لا</w:t>
      </w:r>
      <w:r w:rsidRPr="003E2AD7">
        <w:rPr>
          <w:b/>
          <w:bCs/>
          <w:sz w:val="40"/>
          <w:szCs w:val="40"/>
          <w:rtl/>
        </w:rPr>
        <w:t xml:space="preserve">.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يا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رب،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فأخذه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يُبقِ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شيئًا،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كنتُ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فعلتُ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ذلك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ابتغاء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وجهك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فخلّصنا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نحن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فيه</w:t>
      </w:r>
      <w:r w:rsidRPr="003E2AD7">
        <w:rPr>
          <w:b/>
          <w:bCs/>
          <w:sz w:val="40"/>
          <w:szCs w:val="40"/>
          <w:rtl/>
        </w:rPr>
        <w:t xml:space="preserve">. </w:t>
      </w:r>
      <w:r w:rsidRPr="003E2AD7">
        <w:rPr>
          <w:rFonts w:hint="cs"/>
          <w:b/>
          <w:bCs/>
          <w:sz w:val="40"/>
          <w:szCs w:val="40"/>
          <w:rtl/>
        </w:rPr>
        <w:t>فارتفعت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الصخرة،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وخرجوا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يمشون</w:t>
      </w:r>
      <w:r w:rsidRPr="003E2AD7">
        <w:rPr>
          <w:b/>
          <w:bCs/>
          <w:sz w:val="40"/>
          <w:szCs w:val="40"/>
          <w:rtl/>
        </w:rPr>
        <w:t>)</w:t>
      </w:r>
      <w:r w:rsidRPr="003E2AD7">
        <w:rPr>
          <w:rFonts w:hint="cs"/>
          <w:b/>
          <w:bCs/>
          <w:sz w:val="40"/>
          <w:szCs w:val="40"/>
          <w:rtl/>
        </w:rPr>
        <w:t xml:space="preserve"> .</w:t>
      </w:r>
    </w:p>
    <w:p w:rsidR="003E2AD7" w:rsidRPr="003E2AD7" w:rsidRDefault="00532B40" w:rsidP="00532B40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أين هذا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>م</w:t>
      </w:r>
      <w:r w:rsidR="003E2AD7" w:rsidRPr="003E2AD7">
        <w:rPr>
          <w:rFonts w:hint="cs"/>
          <w:b/>
          <w:bCs/>
          <w:sz w:val="40"/>
          <w:szCs w:val="40"/>
          <w:rtl/>
        </w:rPr>
        <w:t>من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يحاول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التهرّب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عن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 xml:space="preserve">الحقوق، </w:t>
      </w:r>
      <w:r>
        <w:rPr>
          <w:rFonts w:hint="cs"/>
          <w:b/>
          <w:bCs/>
          <w:sz w:val="40"/>
          <w:szCs w:val="40"/>
          <w:rtl/>
        </w:rPr>
        <w:t xml:space="preserve">وما أحرى أن </w:t>
      </w:r>
      <w:r w:rsidR="003E2AD7" w:rsidRPr="003E2AD7">
        <w:rPr>
          <w:rFonts w:hint="cs"/>
          <w:b/>
          <w:bCs/>
          <w:sz w:val="40"/>
          <w:szCs w:val="40"/>
          <w:rtl/>
        </w:rPr>
        <w:t>يصاب بمَحْق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في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مكاسبه،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وخسارة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في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صفقته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التجارية،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مع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ما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عند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الله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له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من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الوعيد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في الآخرة .</w:t>
      </w:r>
    </w:p>
    <w:p w:rsidR="003E2AD7" w:rsidRPr="003E2AD7" w:rsidRDefault="003E2AD7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وفي حديث أبي ذر،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قاعدة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عظيمة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 xml:space="preserve">يرسمها نبي الرحمة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rFonts w:hint="cs"/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التعامل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مع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الأجراء،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فقد روى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الإمام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البخاري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ومسلم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ذر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رضي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إخوانكم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</w:t>
      </w:r>
      <w:r w:rsidR="00DF1E85">
        <w:rPr>
          <w:rFonts w:hint="cs"/>
          <w:b/>
          <w:bCs/>
          <w:sz w:val="40"/>
          <w:szCs w:val="40"/>
          <w:rtl/>
        </w:rPr>
        <w:t>َ</w:t>
      </w:r>
      <w:r w:rsidRPr="003E2AD7">
        <w:rPr>
          <w:rFonts w:hint="cs"/>
          <w:b/>
          <w:bCs/>
          <w:sz w:val="40"/>
          <w:szCs w:val="40"/>
          <w:rtl/>
        </w:rPr>
        <w:t>و</w:t>
      </w:r>
      <w:r w:rsidR="00DF1E85">
        <w:rPr>
          <w:rFonts w:hint="cs"/>
          <w:b/>
          <w:bCs/>
          <w:sz w:val="40"/>
          <w:szCs w:val="40"/>
          <w:rtl/>
        </w:rPr>
        <w:t>َ</w:t>
      </w:r>
      <w:r w:rsidRPr="003E2AD7">
        <w:rPr>
          <w:rFonts w:hint="cs"/>
          <w:b/>
          <w:bCs/>
          <w:sz w:val="40"/>
          <w:szCs w:val="40"/>
          <w:rtl/>
        </w:rPr>
        <w:t>لكم،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جعلهم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تحت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أيديكم،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فمن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كان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أخوه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تحت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يده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فليطعمه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يأكل،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وليلبسه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يلبس،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تكلّفوهم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يغلبهم،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كلّفتموهم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يغلبهم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فأعينوهم</w:t>
      </w:r>
      <w:r w:rsidRPr="003E2AD7">
        <w:rPr>
          <w:b/>
          <w:bCs/>
          <w:sz w:val="40"/>
          <w:szCs w:val="40"/>
          <w:rtl/>
        </w:rPr>
        <w:t>)).</w:t>
      </w:r>
    </w:p>
    <w:p w:rsidR="003E2AD7" w:rsidRPr="003E2AD7" w:rsidRDefault="003E2AD7" w:rsidP="003E2AD7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وفي الصحيحين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هريرة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رضي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>: ((</w:t>
      </w:r>
      <w:r w:rsidRPr="003E2AD7">
        <w:rPr>
          <w:rFonts w:hint="cs"/>
          <w:b/>
          <w:bCs/>
          <w:sz w:val="40"/>
          <w:szCs w:val="40"/>
          <w:rtl/>
        </w:rPr>
        <w:t>إذا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أتى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أحدَكم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خادمُه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بطعامه،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يجلِسه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معه،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فليناوِله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لقمةً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لقمَتين،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أكلة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أكلتين،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وليَ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علاجَه</w:t>
      </w:r>
      <w:r w:rsidRPr="003E2AD7">
        <w:rPr>
          <w:b/>
          <w:bCs/>
          <w:sz w:val="40"/>
          <w:szCs w:val="40"/>
          <w:rtl/>
        </w:rPr>
        <w:t xml:space="preserve">)) </w:t>
      </w:r>
      <w:r w:rsidRPr="003E2AD7">
        <w:rPr>
          <w:rFonts w:hint="cs"/>
          <w:b/>
          <w:bCs/>
          <w:sz w:val="40"/>
          <w:szCs w:val="40"/>
          <w:rtl/>
        </w:rPr>
        <w:t>أي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تولى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صنعه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وعمله</w:t>
      </w:r>
      <w:r w:rsidRPr="003E2AD7">
        <w:rPr>
          <w:b/>
          <w:bCs/>
          <w:sz w:val="40"/>
          <w:szCs w:val="40"/>
          <w:rtl/>
        </w:rPr>
        <w:t>.</w:t>
      </w:r>
    </w:p>
    <w:p w:rsidR="003E2AD7" w:rsidRPr="003E2AD7" w:rsidRDefault="003E2AD7" w:rsidP="003E2AD7">
      <w:pPr>
        <w:jc w:val="both"/>
        <w:rPr>
          <w:rFonts w:hint="cs"/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lastRenderedPageBreak/>
        <w:t>إنّ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حُسنَ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الخلق</w:t>
      </w:r>
      <w:r w:rsidRPr="003E2AD7">
        <w:rPr>
          <w:b/>
          <w:bCs/>
          <w:sz w:val="40"/>
          <w:szCs w:val="40"/>
          <w:rtl/>
        </w:rPr>
        <w:t xml:space="preserve"> </w:t>
      </w:r>
      <w:r w:rsidR="00DF1E85">
        <w:rPr>
          <w:rFonts w:hint="cs"/>
          <w:b/>
          <w:bCs/>
          <w:sz w:val="40"/>
          <w:szCs w:val="40"/>
          <w:rtl/>
        </w:rPr>
        <w:t xml:space="preserve">مع الضعيف </w:t>
      </w:r>
      <w:r w:rsidRPr="003E2AD7">
        <w:rPr>
          <w:rFonts w:hint="cs"/>
          <w:b/>
          <w:bCs/>
          <w:sz w:val="40"/>
          <w:szCs w:val="40"/>
          <w:rtl/>
        </w:rPr>
        <w:t>دليلٌ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على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قوّة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الإيمان،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وقد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كان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rFonts w:hint="cs"/>
          <w:b/>
          <w:bCs/>
          <w:sz w:val="40"/>
          <w:szCs w:val="40"/>
          <w:rtl/>
        </w:rPr>
        <w:t xml:space="preserve"> أحسنَ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الخلق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خلُقًا وتعاملاً مع الخدم، كما في الصحيحين عن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 xml:space="preserve">مالك </w:t>
      </w:r>
      <w:r w:rsidRPr="003E2AD7">
        <w:rPr>
          <w:b/>
          <w:bCs/>
          <w:sz w:val="40"/>
          <w:szCs w:val="40"/>
        </w:rPr>
        <w:sym w:font="AGA Arabesque" w:char="F074"/>
      </w:r>
      <w:r w:rsidRPr="003E2AD7">
        <w:rPr>
          <w:rFonts w:hint="cs"/>
          <w:b/>
          <w:bCs/>
          <w:sz w:val="40"/>
          <w:szCs w:val="40"/>
          <w:rtl/>
        </w:rPr>
        <w:t xml:space="preserve"> 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قدِم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النبي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b/>
          <w:bCs/>
          <w:sz w:val="40"/>
          <w:szCs w:val="40"/>
        </w:rPr>
        <w:sym w:font="AGA Arabesque" w:char="0072"/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المدينة،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فأخذني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أبو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طلحةَ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ـ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زوجُ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أمّه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ـ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يا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رسول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هذا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أنَس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رجلٌ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لبيب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لِيَكن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خادمًا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لك،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خدَمتُه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حَضرًا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وسفرًا،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فما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قال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لي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لشيءٍ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فعلتُه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لمَ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فعلتَه؟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لشيءٍ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أفعَله</w:t>
      </w:r>
      <w:r w:rsidRPr="003E2AD7">
        <w:rPr>
          <w:b/>
          <w:bCs/>
          <w:sz w:val="40"/>
          <w:szCs w:val="40"/>
          <w:rtl/>
        </w:rPr>
        <w:t xml:space="preserve">: </w:t>
      </w:r>
      <w:r w:rsidRPr="003E2AD7">
        <w:rPr>
          <w:rFonts w:hint="cs"/>
          <w:b/>
          <w:bCs/>
          <w:sz w:val="40"/>
          <w:szCs w:val="40"/>
          <w:rtl/>
        </w:rPr>
        <w:t>لمَ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لَم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تفعله؟</w:t>
      </w:r>
    </w:p>
    <w:p w:rsidR="003E2AD7" w:rsidRPr="003E2AD7" w:rsidRDefault="004342EC" w:rsidP="003E2AD7">
      <w:pPr>
        <w:jc w:val="both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- </w:t>
      </w:r>
      <w:r w:rsidR="003E2AD7" w:rsidRPr="003E2AD7">
        <w:rPr>
          <w:rFonts w:hint="cs"/>
          <w:b/>
          <w:bCs/>
          <w:sz w:val="40"/>
          <w:szCs w:val="40"/>
          <w:rtl/>
        </w:rPr>
        <w:t>أيها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الإخوة،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ومما يتصل بهذا الموضوع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قضية</w:t>
      </w:r>
      <w:r w:rsidR="003E2AD7" w:rsidRPr="003E2AD7">
        <w:rPr>
          <w:b/>
          <w:bCs/>
          <w:sz w:val="40"/>
          <w:szCs w:val="40"/>
          <w:rtl/>
        </w:rPr>
        <w:t xml:space="preserve"> </w:t>
      </w:r>
      <w:r w:rsidR="003E2AD7" w:rsidRPr="003E2AD7">
        <w:rPr>
          <w:rFonts w:hint="cs"/>
          <w:b/>
          <w:bCs/>
          <w:sz w:val="40"/>
          <w:szCs w:val="40"/>
          <w:rtl/>
        </w:rPr>
        <w:t>الخادمات في البيوت</w:t>
      </w:r>
      <w:r w:rsidR="00DF1E85">
        <w:rPr>
          <w:rFonts w:hint="cs"/>
          <w:b/>
          <w:bCs/>
          <w:sz w:val="40"/>
          <w:szCs w:val="40"/>
          <w:rtl/>
        </w:rPr>
        <w:t>، وهي قضيةهامة</w:t>
      </w:r>
      <w:r w:rsidR="003E2AD7" w:rsidRPr="003E2AD7">
        <w:rPr>
          <w:rFonts w:hint="cs"/>
          <w:b/>
          <w:bCs/>
          <w:sz w:val="40"/>
          <w:szCs w:val="40"/>
          <w:rtl/>
        </w:rPr>
        <w:t>لعلن</w:t>
      </w:r>
      <w:r w:rsidR="00DF1E85">
        <w:rPr>
          <w:rFonts w:hint="cs"/>
          <w:b/>
          <w:bCs/>
          <w:sz w:val="40"/>
          <w:szCs w:val="40"/>
          <w:rtl/>
        </w:rPr>
        <w:t>ا نفردها بخطبة مستقلة بإذن الله</w:t>
      </w:r>
      <w:r w:rsidR="003E2AD7" w:rsidRPr="003E2AD7">
        <w:rPr>
          <w:rFonts w:hint="cs"/>
          <w:b/>
          <w:bCs/>
          <w:sz w:val="40"/>
          <w:szCs w:val="40"/>
          <w:rtl/>
        </w:rPr>
        <w:t>.</w:t>
      </w:r>
    </w:p>
    <w:p w:rsidR="003E2AD7" w:rsidRPr="003E2AD7" w:rsidRDefault="003E2AD7" w:rsidP="003E2AD7">
      <w:pPr>
        <w:jc w:val="both"/>
        <w:rPr>
          <w:b/>
          <w:bCs/>
          <w:sz w:val="40"/>
          <w:szCs w:val="40"/>
          <w:rtl/>
        </w:rPr>
      </w:pPr>
      <w:r w:rsidRPr="003E2AD7">
        <w:rPr>
          <w:rFonts w:hint="cs"/>
          <w:b/>
          <w:bCs/>
          <w:sz w:val="40"/>
          <w:szCs w:val="40"/>
          <w:rtl/>
        </w:rPr>
        <w:t>فاتقوا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عباد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واطلبوا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المال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الحلال،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ولا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تبخسوا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الناس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أشياءهم،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وترفقوا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وأحسنوا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إليهم،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فإنكم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بعدلكم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وإحسانكم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تباركون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أموالكم،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وتشرحون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نفوسكم،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وترضون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ربكم،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واحذروا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الظلم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فإنه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ظلمات</w:t>
      </w:r>
      <w:r w:rsidR="001312A9">
        <w:rPr>
          <w:rFonts w:hint="cs"/>
          <w:b/>
          <w:bCs/>
          <w:sz w:val="40"/>
          <w:szCs w:val="40"/>
          <w:rtl/>
        </w:rPr>
        <w:t>ُ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يوم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القيامة،</w:t>
      </w:r>
      <w:r w:rsidRPr="003E2AD7">
        <w:rPr>
          <w:b/>
          <w:bCs/>
          <w:sz w:val="40"/>
          <w:szCs w:val="40"/>
          <w:rtl/>
        </w:rPr>
        <w:t xml:space="preserve"> </w:t>
      </w:r>
      <w:r w:rsidR="00DF1E85">
        <w:rPr>
          <w:rFonts w:hint="cs"/>
          <w:b/>
          <w:bCs/>
          <w:sz w:val="40"/>
          <w:szCs w:val="40"/>
          <w:rtl/>
        </w:rPr>
        <w:t>وم</w:t>
      </w:r>
      <w:r w:rsidRPr="003E2AD7">
        <w:rPr>
          <w:rFonts w:hint="cs"/>
          <w:b/>
          <w:bCs/>
          <w:sz w:val="40"/>
          <w:szCs w:val="40"/>
          <w:rtl/>
        </w:rPr>
        <w:t>وجب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للعنةالله،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وسبب</w:t>
      </w:r>
      <w:r w:rsidRPr="003E2AD7">
        <w:rPr>
          <w:b/>
          <w:bCs/>
          <w:sz w:val="40"/>
          <w:szCs w:val="40"/>
          <w:rtl/>
        </w:rPr>
        <w:t xml:space="preserve"> </w:t>
      </w:r>
      <w:r w:rsidR="00DF1E85">
        <w:rPr>
          <w:rFonts w:hint="cs"/>
          <w:b/>
          <w:bCs/>
          <w:sz w:val="40"/>
          <w:szCs w:val="40"/>
          <w:rtl/>
        </w:rPr>
        <w:t>ل</w:t>
      </w:r>
      <w:r w:rsidRPr="003E2AD7">
        <w:rPr>
          <w:rFonts w:hint="cs"/>
          <w:b/>
          <w:bCs/>
          <w:sz w:val="40"/>
          <w:szCs w:val="40"/>
          <w:rtl/>
        </w:rPr>
        <w:t>محق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المال</w:t>
      </w:r>
      <w:r w:rsidR="00DF1E85">
        <w:rPr>
          <w:rFonts w:hint="cs"/>
          <w:b/>
          <w:bCs/>
          <w:sz w:val="40"/>
          <w:szCs w:val="40"/>
          <w:rtl/>
        </w:rPr>
        <w:t>،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وفساد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النفس</w:t>
      </w:r>
      <w:r w:rsidRPr="003E2AD7">
        <w:rPr>
          <w:b/>
          <w:bCs/>
          <w:sz w:val="40"/>
          <w:szCs w:val="40"/>
          <w:rtl/>
        </w:rPr>
        <w:t xml:space="preserve"> </w:t>
      </w:r>
      <w:r w:rsidRPr="003E2AD7">
        <w:rPr>
          <w:rFonts w:hint="cs"/>
          <w:b/>
          <w:bCs/>
          <w:sz w:val="40"/>
          <w:szCs w:val="40"/>
          <w:rtl/>
        </w:rPr>
        <w:t>والعيال</w:t>
      </w:r>
      <w:r w:rsidR="00DF1E85">
        <w:rPr>
          <w:b/>
          <w:bCs/>
          <w:sz w:val="40"/>
          <w:szCs w:val="40"/>
          <w:rtl/>
        </w:rPr>
        <w:t>.</w:t>
      </w:r>
    </w:p>
    <w:p w:rsidR="003E2AD7" w:rsidRPr="003E2AD7" w:rsidRDefault="003E2AD7" w:rsidP="003E2AD7">
      <w:pPr>
        <w:jc w:val="both"/>
        <w:rPr>
          <w:b/>
          <w:bCs/>
          <w:sz w:val="36"/>
          <w:szCs w:val="36"/>
          <w:rtl/>
        </w:rPr>
      </w:pPr>
      <w:r w:rsidRPr="003E2AD7">
        <w:rPr>
          <w:rFonts w:hint="cs"/>
          <w:b/>
          <w:bCs/>
          <w:sz w:val="36"/>
          <w:szCs w:val="36"/>
          <w:rtl/>
        </w:rPr>
        <w:t>لا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تظلمنَّ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إذا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ما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كنـت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 xml:space="preserve">مقتـدرا </w:t>
      </w:r>
      <w:r>
        <w:rPr>
          <w:rFonts w:hint="cs"/>
          <w:b/>
          <w:bCs/>
          <w:sz w:val="36"/>
          <w:szCs w:val="36"/>
          <w:rtl/>
        </w:rPr>
        <w:t xml:space="preserve">  </w:t>
      </w:r>
      <w:r w:rsidRPr="003E2AD7">
        <w:rPr>
          <w:rFonts w:hint="cs"/>
          <w:b/>
          <w:bCs/>
          <w:sz w:val="36"/>
          <w:szCs w:val="36"/>
          <w:rtl/>
        </w:rPr>
        <w:t>فالظلم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آخره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يأتيـك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بالندمِ</w:t>
      </w:r>
    </w:p>
    <w:p w:rsidR="003E2AD7" w:rsidRPr="003E2AD7" w:rsidRDefault="003E2AD7" w:rsidP="003E2AD7">
      <w:pPr>
        <w:jc w:val="both"/>
        <w:rPr>
          <w:rFonts w:hint="cs"/>
          <w:b/>
          <w:bCs/>
          <w:sz w:val="36"/>
          <w:szCs w:val="36"/>
        </w:rPr>
      </w:pPr>
      <w:r w:rsidRPr="003E2AD7">
        <w:rPr>
          <w:rFonts w:hint="cs"/>
          <w:b/>
          <w:bCs/>
          <w:sz w:val="36"/>
          <w:szCs w:val="36"/>
          <w:rtl/>
        </w:rPr>
        <w:t>تنام في الليل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والْمظلـوم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منتبِـهٌ</w:t>
      </w:r>
      <w:r w:rsidRPr="003E2AD7">
        <w:rPr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 xml:space="preserve">  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يدعو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عليك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وعينُ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اللهِ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لَم</w:t>
      </w:r>
      <w:r w:rsidRPr="003E2AD7">
        <w:rPr>
          <w:b/>
          <w:bCs/>
          <w:sz w:val="36"/>
          <w:szCs w:val="36"/>
          <w:rtl/>
        </w:rPr>
        <w:t xml:space="preserve"> </w:t>
      </w:r>
      <w:r w:rsidRPr="003E2AD7">
        <w:rPr>
          <w:rFonts w:hint="cs"/>
          <w:b/>
          <w:bCs/>
          <w:sz w:val="36"/>
          <w:szCs w:val="36"/>
          <w:rtl/>
        </w:rPr>
        <w:t>تنمَِ</w:t>
      </w:r>
    </w:p>
    <w:p w:rsidR="005D6B6A" w:rsidRPr="00633A6B" w:rsidRDefault="00EA4443" w:rsidP="00023195">
      <w:pPr>
        <w:jc w:val="both"/>
        <w:rPr>
          <w:b/>
          <w:bCs/>
          <w:sz w:val="40"/>
          <w:szCs w:val="40"/>
          <w:rtl/>
        </w:rPr>
      </w:pPr>
      <w:r>
        <w:rPr>
          <w:rFonts w:cs="PT Bold Heading" w:hint="cs"/>
          <w:b/>
          <w:bCs/>
          <w:sz w:val="40"/>
          <w:szCs w:val="40"/>
          <w:rtl/>
        </w:rPr>
        <w:t>اللهم صل على محمد ...</w:t>
      </w:r>
      <w:r w:rsidR="00692507" w:rsidRPr="00633A6B">
        <w:rPr>
          <w:rFonts w:hint="cs"/>
          <w:b/>
          <w:bCs/>
          <w:sz w:val="40"/>
          <w:szCs w:val="40"/>
          <w:rtl/>
        </w:rPr>
        <w:t xml:space="preserve"> </w:t>
      </w:r>
    </w:p>
    <w:sectPr w:rsidR="005D6B6A" w:rsidRPr="00633A6B" w:rsidSect="003218D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67" w:right="4366" w:bottom="4253" w:left="1134" w:header="720" w:footer="3864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0B1" w:rsidRDefault="004520B1">
      <w:r>
        <w:separator/>
      </w:r>
    </w:p>
  </w:endnote>
  <w:endnote w:type="continuationSeparator" w:id="1">
    <w:p w:rsidR="004520B1" w:rsidRDefault="00452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41D1E">
    <w:pPr>
      <w:pStyle w:val="a4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967590">
      <w:rPr>
        <w:rStyle w:val="a5"/>
        <w:rtl/>
      </w:rPr>
      <w:t>1</w:t>
    </w:r>
    <w:r>
      <w:rPr>
        <w:rStyle w:val="a5"/>
        <w:rtl/>
      </w:rPr>
      <w:fldChar w:fldCharType="end"/>
    </w:r>
  </w:p>
  <w:p w:rsidR="00967590" w:rsidRDefault="00967590">
    <w:pPr>
      <w:pStyle w:val="a4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41D1E">
    <w:pPr>
      <w:pStyle w:val="a4"/>
      <w:rPr>
        <w:rtl/>
      </w:rPr>
    </w:pPr>
    <w:r>
      <w:rPr>
        <w:noProof/>
        <w:rtl/>
        <w:lang w:eastAsia="zh-TW"/>
      </w:rPr>
      <w:pict>
        <v:group id="_x0000_s2049" style="position:absolute;left:0;text-align:left;margin-left:150.9pt;margin-top:635.25pt;width:34.4pt;height:56.45pt;flip:x;z-index:1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2111;top:15387;width:0;height:441;flip:y" o:connectortype="straight" strokecolor="#7f7f7f"/>
          <v:rect id="_x0000_s2051" style="position:absolute;left:1743;top:14699;width:688;height:688;v-text-anchor:middle" filled="f" strokecolor="#7f7f7f">
            <v:textbox>
              <w:txbxContent>
                <w:p w:rsidR="003218D6" w:rsidRPr="003218D6" w:rsidRDefault="00341D1E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3218D6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1312A9" w:rsidRPr="001312A9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1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0B1" w:rsidRDefault="004520B1">
      <w:r>
        <w:separator/>
      </w:r>
    </w:p>
  </w:footnote>
  <w:footnote w:type="continuationSeparator" w:id="1">
    <w:p w:rsidR="004520B1" w:rsidRDefault="00452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41D1E">
    <w:pPr>
      <w:pStyle w:val="a6"/>
      <w:framePr w:wrap="around" w:vAnchor="text" w:hAnchor="margin" w:xAlign="right" w:y="1"/>
      <w:rPr>
        <w:rStyle w:val="a5"/>
        <w:rtl/>
      </w:rPr>
    </w:pPr>
    <w:r>
      <w:rPr>
        <w:rStyle w:val="a5"/>
        <w:rtl/>
      </w:rPr>
      <w:fldChar w:fldCharType="begin"/>
    </w:r>
    <w:r w:rsidR="00967590"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967590" w:rsidRDefault="00967590">
    <w:pPr>
      <w:pStyle w:val="a6"/>
      <w:ind w:firstLine="360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90" w:rsidRDefault="00341D1E">
    <w:pPr>
      <w:pStyle w:val="a6"/>
      <w:ind w:firstLine="360"/>
      <w:rPr>
        <w:rtl/>
      </w:rPr>
    </w:pPr>
    <w:r>
      <w:rPr>
        <w:noProof/>
        <w:rtl/>
      </w:rPr>
      <w:pict>
        <v:group id="_x0000_s2052" style="position:absolute;left:0;text-align:left;margin-left:332.05pt;margin-top:15.45pt;width:34.4pt;height:56.45pt;flip:x;z-index:2;mso-position-horizontal-relative:margin;mso-position-vertical-relative:page" coordorigin="1743,14699" coordsize="688,11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2111;top:15387;width:0;height:441;flip:y" o:connectortype="straight" strokecolor="#7f7f7f"/>
          <v:rect id="_x0000_s2054" style="position:absolute;left:1743;top:14699;width:688;height:688;v-text-anchor:middle" filled="f" strokecolor="#7f7f7f">
            <v:textbox>
              <w:txbxContent>
                <w:p w:rsidR="009017C5" w:rsidRPr="003218D6" w:rsidRDefault="00341D1E" w:rsidP="009017C5">
                  <w:pPr>
                    <w:pStyle w:val="a4"/>
                    <w:jc w:val="center"/>
                    <w:rPr>
                      <w:sz w:val="34"/>
                      <w:szCs w:val="34"/>
                    </w:rPr>
                  </w:pPr>
                  <w:r w:rsidRPr="003218D6">
                    <w:rPr>
                      <w:sz w:val="38"/>
                      <w:szCs w:val="42"/>
                    </w:rPr>
                    <w:fldChar w:fldCharType="begin"/>
                  </w:r>
                  <w:r w:rsidR="009017C5" w:rsidRPr="003218D6">
                    <w:rPr>
                      <w:sz w:val="38"/>
                      <w:szCs w:val="42"/>
                    </w:rPr>
                    <w:instrText xml:space="preserve"> PAGE    \* MERGEFORMAT </w:instrText>
                  </w:r>
                  <w:r w:rsidRPr="003218D6">
                    <w:rPr>
                      <w:sz w:val="38"/>
                      <w:szCs w:val="42"/>
                    </w:rPr>
                    <w:fldChar w:fldCharType="separate"/>
                  </w:r>
                  <w:r w:rsidR="001312A9" w:rsidRPr="001312A9">
                    <w:rPr>
                      <w:rFonts w:cs="Calibri"/>
                      <w:noProof/>
                      <w:sz w:val="34"/>
                      <w:szCs w:val="34"/>
                      <w:rtl/>
                      <w:lang w:val="ar-SA"/>
                    </w:rPr>
                    <w:t>1</w:t>
                  </w:r>
                  <w:r w:rsidRPr="003218D6">
                    <w:rPr>
                      <w:sz w:val="38"/>
                      <w:szCs w:val="42"/>
                    </w:rPr>
                    <w:fldChar w:fldCharType="end"/>
                  </w:r>
                </w:p>
              </w:txbxContent>
            </v:textbox>
          </v:rect>
          <w10:wrap anchorx="margin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C4F"/>
    <w:multiLevelType w:val="singleLevel"/>
    <w:tmpl w:val="0EFE6F34"/>
    <w:lvl w:ilvl="0">
      <w:start w:val="1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">
    <w:nsid w:val="6BCB1672"/>
    <w:multiLevelType w:val="singleLevel"/>
    <w:tmpl w:val="B128D1F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oNotDisplayPageBoundaries/>
  <w:embedSystemFonts/>
  <w:attachedTemplate r:id="rId1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  <o:rules v:ext="edit">
        <o:r id="V:Rule3" type="connector" idref="#_x0000_s2050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891"/>
    <w:rsid w:val="0000011B"/>
    <w:rsid w:val="000063BD"/>
    <w:rsid w:val="00007567"/>
    <w:rsid w:val="00022E59"/>
    <w:rsid w:val="00023195"/>
    <w:rsid w:val="000247FF"/>
    <w:rsid w:val="00026902"/>
    <w:rsid w:val="00031BA1"/>
    <w:rsid w:val="000329D2"/>
    <w:rsid w:val="00033BAF"/>
    <w:rsid w:val="00034237"/>
    <w:rsid w:val="000353DF"/>
    <w:rsid w:val="00035614"/>
    <w:rsid w:val="000363F0"/>
    <w:rsid w:val="00036F5E"/>
    <w:rsid w:val="00040C54"/>
    <w:rsid w:val="00045CBC"/>
    <w:rsid w:val="000535F1"/>
    <w:rsid w:val="0005447F"/>
    <w:rsid w:val="00060F0D"/>
    <w:rsid w:val="00065FA1"/>
    <w:rsid w:val="00067B80"/>
    <w:rsid w:val="00070CF7"/>
    <w:rsid w:val="00071914"/>
    <w:rsid w:val="0007378F"/>
    <w:rsid w:val="000756F2"/>
    <w:rsid w:val="00075DF6"/>
    <w:rsid w:val="00076435"/>
    <w:rsid w:val="00084E27"/>
    <w:rsid w:val="00093293"/>
    <w:rsid w:val="000A3882"/>
    <w:rsid w:val="000A74CB"/>
    <w:rsid w:val="000B39F0"/>
    <w:rsid w:val="000B6C10"/>
    <w:rsid w:val="000B7B82"/>
    <w:rsid w:val="000C174B"/>
    <w:rsid w:val="000C6602"/>
    <w:rsid w:val="000C7240"/>
    <w:rsid w:val="000C7A8E"/>
    <w:rsid w:val="000D4599"/>
    <w:rsid w:val="000D7F5A"/>
    <w:rsid w:val="000E2360"/>
    <w:rsid w:val="000E68AA"/>
    <w:rsid w:val="000F04CA"/>
    <w:rsid w:val="000F27E4"/>
    <w:rsid w:val="000F61B3"/>
    <w:rsid w:val="00112BE8"/>
    <w:rsid w:val="001153B7"/>
    <w:rsid w:val="00125A62"/>
    <w:rsid w:val="00126860"/>
    <w:rsid w:val="001312A9"/>
    <w:rsid w:val="0013712E"/>
    <w:rsid w:val="001408FA"/>
    <w:rsid w:val="00140C4B"/>
    <w:rsid w:val="00152BE9"/>
    <w:rsid w:val="00156C10"/>
    <w:rsid w:val="00166F52"/>
    <w:rsid w:val="00173439"/>
    <w:rsid w:val="00182773"/>
    <w:rsid w:val="00183468"/>
    <w:rsid w:val="00184237"/>
    <w:rsid w:val="00186401"/>
    <w:rsid w:val="0019291A"/>
    <w:rsid w:val="001971F3"/>
    <w:rsid w:val="001A7469"/>
    <w:rsid w:val="001B29BD"/>
    <w:rsid w:val="001B7606"/>
    <w:rsid w:val="001C0D80"/>
    <w:rsid w:val="001C199A"/>
    <w:rsid w:val="001C2F87"/>
    <w:rsid w:val="001C4195"/>
    <w:rsid w:val="001C42B8"/>
    <w:rsid w:val="001C61BB"/>
    <w:rsid w:val="001D53B5"/>
    <w:rsid w:val="001E19C2"/>
    <w:rsid w:val="001F00B7"/>
    <w:rsid w:val="001F1626"/>
    <w:rsid w:val="001F393E"/>
    <w:rsid w:val="00202C33"/>
    <w:rsid w:val="00215654"/>
    <w:rsid w:val="002214A4"/>
    <w:rsid w:val="00222851"/>
    <w:rsid w:val="00222AC5"/>
    <w:rsid w:val="00222B7A"/>
    <w:rsid w:val="00230029"/>
    <w:rsid w:val="00230A17"/>
    <w:rsid w:val="00231CAA"/>
    <w:rsid w:val="0023274B"/>
    <w:rsid w:val="00233751"/>
    <w:rsid w:val="002356A8"/>
    <w:rsid w:val="00237DA2"/>
    <w:rsid w:val="002447A9"/>
    <w:rsid w:val="002463E8"/>
    <w:rsid w:val="00247EC9"/>
    <w:rsid w:val="00252166"/>
    <w:rsid w:val="00257550"/>
    <w:rsid w:val="00260E02"/>
    <w:rsid w:val="00272731"/>
    <w:rsid w:val="00274B38"/>
    <w:rsid w:val="00275DB5"/>
    <w:rsid w:val="002802DA"/>
    <w:rsid w:val="00280638"/>
    <w:rsid w:val="00286562"/>
    <w:rsid w:val="00290D68"/>
    <w:rsid w:val="00291D89"/>
    <w:rsid w:val="00296996"/>
    <w:rsid w:val="002A0B7B"/>
    <w:rsid w:val="002A20C3"/>
    <w:rsid w:val="002A332F"/>
    <w:rsid w:val="002A5CA4"/>
    <w:rsid w:val="002A748E"/>
    <w:rsid w:val="002B149E"/>
    <w:rsid w:val="002B18F1"/>
    <w:rsid w:val="002C1AB8"/>
    <w:rsid w:val="002C23CD"/>
    <w:rsid w:val="002C4018"/>
    <w:rsid w:val="002C4F0E"/>
    <w:rsid w:val="002D098E"/>
    <w:rsid w:val="002D1053"/>
    <w:rsid w:val="002D5540"/>
    <w:rsid w:val="002E2E25"/>
    <w:rsid w:val="002E3BFB"/>
    <w:rsid w:val="002E4DFB"/>
    <w:rsid w:val="002E5A23"/>
    <w:rsid w:val="002E5F81"/>
    <w:rsid w:val="002E674F"/>
    <w:rsid w:val="002F0332"/>
    <w:rsid w:val="002F13FB"/>
    <w:rsid w:val="002F14BD"/>
    <w:rsid w:val="002F32A5"/>
    <w:rsid w:val="002F3790"/>
    <w:rsid w:val="002F5672"/>
    <w:rsid w:val="002F5894"/>
    <w:rsid w:val="00302997"/>
    <w:rsid w:val="00305636"/>
    <w:rsid w:val="00310027"/>
    <w:rsid w:val="003141C9"/>
    <w:rsid w:val="003218D6"/>
    <w:rsid w:val="003226E2"/>
    <w:rsid w:val="00323429"/>
    <w:rsid w:val="003253BD"/>
    <w:rsid w:val="00325F64"/>
    <w:rsid w:val="0033141E"/>
    <w:rsid w:val="00340FC4"/>
    <w:rsid w:val="00341256"/>
    <w:rsid w:val="00341D1E"/>
    <w:rsid w:val="003463F0"/>
    <w:rsid w:val="00347B1E"/>
    <w:rsid w:val="0035041B"/>
    <w:rsid w:val="00353336"/>
    <w:rsid w:val="003608D2"/>
    <w:rsid w:val="00362941"/>
    <w:rsid w:val="00366F9D"/>
    <w:rsid w:val="00372417"/>
    <w:rsid w:val="003775E7"/>
    <w:rsid w:val="00382445"/>
    <w:rsid w:val="00383278"/>
    <w:rsid w:val="00383504"/>
    <w:rsid w:val="00384493"/>
    <w:rsid w:val="00392AC2"/>
    <w:rsid w:val="00394C05"/>
    <w:rsid w:val="00396B8B"/>
    <w:rsid w:val="003A01F2"/>
    <w:rsid w:val="003A563F"/>
    <w:rsid w:val="003A7D47"/>
    <w:rsid w:val="003B06A7"/>
    <w:rsid w:val="003B2A38"/>
    <w:rsid w:val="003B2B05"/>
    <w:rsid w:val="003B4953"/>
    <w:rsid w:val="003B5732"/>
    <w:rsid w:val="003B653D"/>
    <w:rsid w:val="003C07CB"/>
    <w:rsid w:val="003D32F6"/>
    <w:rsid w:val="003D51E0"/>
    <w:rsid w:val="003D53E4"/>
    <w:rsid w:val="003E1487"/>
    <w:rsid w:val="003E2AD7"/>
    <w:rsid w:val="003E602F"/>
    <w:rsid w:val="003E69AC"/>
    <w:rsid w:val="003F2017"/>
    <w:rsid w:val="003F2E0C"/>
    <w:rsid w:val="003F434B"/>
    <w:rsid w:val="003F724C"/>
    <w:rsid w:val="00401FC1"/>
    <w:rsid w:val="00404D6A"/>
    <w:rsid w:val="00410A25"/>
    <w:rsid w:val="00412598"/>
    <w:rsid w:val="00415ACD"/>
    <w:rsid w:val="004164E8"/>
    <w:rsid w:val="00426D23"/>
    <w:rsid w:val="004339F4"/>
    <w:rsid w:val="004342EC"/>
    <w:rsid w:val="004345B9"/>
    <w:rsid w:val="00441C8D"/>
    <w:rsid w:val="0044458A"/>
    <w:rsid w:val="00446C6E"/>
    <w:rsid w:val="0045077B"/>
    <w:rsid w:val="004520B1"/>
    <w:rsid w:val="00456A06"/>
    <w:rsid w:val="00464DDA"/>
    <w:rsid w:val="0047019E"/>
    <w:rsid w:val="004717B6"/>
    <w:rsid w:val="0047222A"/>
    <w:rsid w:val="00473BAD"/>
    <w:rsid w:val="004742F6"/>
    <w:rsid w:val="00477115"/>
    <w:rsid w:val="00481F54"/>
    <w:rsid w:val="004843F2"/>
    <w:rsid w:val="00486E74"/>
    <w:rsid w:val="00491742"/>
    <w:rsid w:val="00492893"/>
    <w:rsid w:val="00493703"/>
    <w:rsid w:val="0049667F"/>
    <w:rsid w:val="00496EF2"/>
    <w:rsid w:val="004A0AA2"/>
    <w:rsid w:val="004A3695"/>
    <w:rsid w:val="004A3B94"/>
    <w:rsid w:val="004A7877"/>
    <w:rsid w:val="004B0E53"/>
    <w:rsid w:val="004C28FD"/>
    <w:rsid w:val="004C2B38"/>
    <w:rsid w:val="004D5784"/>
    <w:rsid w:val="004E2B32"/>
    <w:rsid w:val="004E31C3"/>
    <w:rsid w:val="004E65B0"/>
    <w:rsid w:val="004E687F"/>
    <w:rsid w:val="004E6A83"/>
    <w:rsid w:val="004F5F06"/>
    <w:rsid w:val="005020CF"/>
    <w:rsid w:val="005020E7"/>
    <w:rsid w:val="00502A1E"/>
    <w:rsid w:val="0050379C"/>
    <w:rsid w:val="0050527B"/>
    <w:rsid w:val="00515CFA"/>
    <w:rsid w:val="005215FE"/>
    <w:rsid w:val="00521A70"/>
    <w:rsid w:val="00523B50"/>
    <w:rsid w:val="0052431A"/>
    <w:rsid w:val="00525CEC"/>
    <w:rsid w:val="00532B40"/>
    <w:rsid w:val="00535522"/>
    <w:rsid w:val="00535D14"/>
    <w:rsid w:val="005436D0"/>
    <w:rsid w:val="00554FC7"/>
    <w:rsid w:val="00555EAE"/>
    <w:rsid w:val="0055638A"/>
    <w:rsid w:val="00562CD4"/>
    <w:rsid w:val="0056428B"/>
    <w:rsid w:val="00567445"/>
    <w:rsid w:val="00575D89"/>
    <w:rsid w:val="005825B5"/>
    <w:rsid w:val="0058468A"/>
    <w:rsid w:val="00587BF3"/>
    <w:rsid w:val="00592887"/>
    <w:rsid w:val="00595E68"/>
    <w:rsid w:val="005977EA"/>
    <w:rsid w:val="005B2DAF"/>
    <w:rsid w:val="005B3A57"/>
    <w:rsid w:val="005B6A84"/>
    <w:rsid w:val="005C0E32"/>
    <w:rsid w:val="005C6147"/>
    <w:rsid w:val="005C6D4F"/>
    <w:rsid w:val="005D09C5"/>
    <w:rsid w:val="005D0AD1"/>
    <w:rsid w:val="005D5E35"/>
    <w:rsid w:val="005D6B6A"/>
    <w:rsid w:val="005E3A5F"/>
    <w:rsid w:val="005E7C86"/>
    <w:rsid w:val="005F487E"/>
    <w:rsid w:val="006032BD"/>
    <w:rsid w:val="00606C97"/>
    <w:rsid w:val="006139DE"/>
    <w:rsid w:val="0061576B"/>
    <w:rsid w:val="00617D7B"/>
    <w:rsid w:val="0062133C"/>
    <w:rsid w:val="00621837"/>
    <w:rsid w:val="00625710"/>
    <w:rsid w:val="00627E17"/>
    <w:rsid w:val="00630F87"/>
    <w:rsid w:val="00633A6B"/>
    <w:rsid w:val="00635A24"/>
    <w:rsid w:val="00636808"/>
    <w:rsid w:val="006467AD"/>
    <w:rsid w:val="006476CE"/>
    <w:rsid w:val="00650383"/>
    <w:rsid w:val="00654EE4"/>
    <w:rsid w:val="00660664"/>
    <w:rsid w:val="00661568"/>
    <w:rsid w:val="006618DF"/>
    <w:rsid w:val="00661C89"/>
    <w:rsid w:val="00670796"/>
    <w:rsid w:val="006731C1"/>
    <w:rsid w:val="00675B46"/>
    <w:rsid w:val="00676E5F"/>
    <w:rsid w:val="00677F0C"/>
    <w:rsid w:val="00680ED7"/>
    <w:rsid w:val="00683280"/>
    <w:rsid w:val="006859B7"/>
    <w:rsid w:val="00692507"/>
    <w:rsid w:val="006A0982"/>
    <w:rsid w:val="006A49A6"/>
    <w:rsid w:val="006A51A7"/>
    <w:rsid w:val="006B1F6F"/>
    <w:rsid w:val="006B2CB6"/>
    <w:rsid w:val="006C0483"/>
    <w:rsid w:val="006C1FFD"/>
    <w:rsid w:val="006C20B5"/>
    <w:rsid w:val="006C43A1"/>
    <w:rsid w:val="006C5602"/>
    <w:rsid w:val="006D011E"/>
    <w:rsid w:val="006D0DAA"/>
    <w:rsid w:val="006D5646"/>
    <w:rsid w:val="006D5E82"/>
    <w:rsid w:val="006D6197"/>
    <w:rsid w:val="006D6C9E"/>
    <w:rsid w:val="006F288F"/>
    <w:rsid w:val="006F4C5C"/>
    <w:rsid w:val="006F6E69"/>
    <w:rsid w:val="006F7487"/>
    <w:rsid w:val="007017E1"/>
    <w:rsid w:val="00701FB3"/>
    <w:rsid w:val="00705AAF"/>
    <w:rsid w:val="0070612B"/>
    <w:rsid w:val="0071231D"/>
    <w:rsid w:val="00715ADA"/>
    <w:rsid w:val="00716D78"/>
    <w:rsid w:val="007172F8"/>
    <w:rsid w:val="007217D7"/>
    <w:rsid w:val="0072196C"/>
    <w:rsid w:val="0072223C"/>
    <w:rsid w:val="00722423"/>
    <w:rsid w:val="00722452"/>
    <w:rsid w:val="00725179"/>
    <w:rsid w:val="007320DE"/>
    <w:rsid w:val="00732623"/>
    <w:rsid w:val="00736623"/>
    <w:rsid w:val="00737054"/>
    <w:rsid w:val="00737FE7"/>
    <w:rsid w:val="00746A9D"/>
    <w:rsid w:val="00747622"/>
    <w:rsid w:val="007541B6"/>
    <w:rsid w:val="0075739A"/>
    <w:rsid w:val="007617AF"/>
    <w:rsid w:val="007707FA"/>
    <w:rsid w:val="00770E62"/>
    <w:rsid w:val="0077145C"/>
    <w:rsid w:val="0077350A"/>
    <w:rsid w:val="00774685"/>
    <w:rsid w:val="00782402"/>
    <w:rsid w:val="00786949"/>
    <w:rsid w:val="0079000A"/>
    <w:rsid w:val="00790290"/>
    <w:rsid w:val="0079031D"/>
    <w:rsid w:val="00793F3F"/>
    <w:rsid w:val="00796853"/>
    <w:rsid w:val="007A18CA"/>
    <w:rsid w:val="007A20BF"/>
    <w:rsid w:val="007A2259"/>
    <w:rsid w:val="007A25B9"/>
    <w:rsid w:val="007A26C2"/>
    <w:rsid w:val="007A3C0F"/>
    <w:rsid w:val="007A3F29"/>
    <w:rsid w:val="007B315A"/>
    <w:rsid w:val="007B3DFF"/>
    <w:rsid w:val="007C5B47"/>
    <w:rsid w:val="007C5C45"/>
    <w:rsid w:val="007C6009"/>
    <w:rsid w:val="007D12BC"/>
    <w:rsid w:val="007E26BE"/>
    <w:rsid w:val="007E3095"/>
    <w:rsid w:val="007E3A2E"/>
    <w:rsid w:val="007E479E"/>
    <w:rsid w:val="007E6641"/>
    <w:rsid w:val="007F28FB"/>
    <w:rsid w:val="007F31A3"/>
    <w:rsid w:val="007F3BDC"/>
    <w:rsid w:val="0080103E"/>
    <w:rsid w:val="008034F2"/>
    <w:rsid w:val="00804B7A"/>
    <w:rsid w:val="00807C7F"/>
    <w:rsid w:val="00831D59"/>
    <w:rsid w:val="008342E6"/>
    <w:rsid w:val="00840617"/>
    <w:rsid w:val="00851A51"/>
    <w:rsid w:val="00851E77"/>
    <w:rsid w:val="0085754B"/>
    <w:rsid w:val="00857B85"/>
    <w:rsid w:val="00857CA0"/>
    <w:rsid w:val="00860C05"/>
    <w:rsid w:val="00865B27"/>
    <w:rsid w:val="00867A59"/>
    <w:rsid w:val="008717AF"/>
    <w:rsid w:val="00871B1B"/>
    <w:rsid w:val="00880190"/>
    <w:rsid w:val="00881E3C"/>
    <w:rsid w:val="00887BAB"/>
    <w:rsid w:val="0089033D"/>
    <w:rsid w:val="00891F1D"/>
    <w:rsid w:val="00893581"/>
    <w:rsid w:val="008973EE"/>
    <w:rsid w:val="008A242C"/>
    <w:rsid w:val="008A2529"/>
    <w:rsid w:val="008A252E"/>
    <w:rsid w:val="008A4325"/>
    <w:rsid w:val="008B5F3A"/>
    <w:rsid w:val="008B79C4"/>
    <w:rsid w:val="008C0FF1"/>
    <w:rsid w:val="008C653E"/>
    <w:rsid w:val="008D1804"/>
    <w:rsid w:val="008D54DE"/>
    <w:rsid w:val="008E0854"/>
    <w:rsid w:val="008E2319"/>
    <w:rsid w:val="008E5060"/>
    <w:rsid w:val="008E5B43"/>
    <w:rsid w:val="008F1B7E"/>
    <w:rsid w:val="008F4A26"/>
    <w:rsid w:val="0090078B"/>
    <w:rsid w:val="00900E44"/>
    <w:rsid w:val="0090123F"/>
    <w:rsid w:val="009017C5"/>
    <w:rsid w:val="0090380B"/>
    <w:rsid w:val="0090709C"/>
    <w:rsid w:val="00910F47"/>
    <w:rsid w:val="00914EB4"/>
    <w:rsid w:val="00925851"/>
    <w:rsid w:val="00925D9E"/>
    <w:rsid w:val="009468A4"/>
    <w:rsid w:val="00947BF3"/>
    <w:rsid w:val="00947FB5"/>
    <w:rsid w:val="00955209"/>
    <w:rsid w:val="0095621A"/>
    <w:rsid w:val="00956823"/>
    <w:rsid w:val="00956A5F"/>
    <w:rsid w:val="00957133"/>
    <w:rsid w:val="009575D6"/>
    <w:rsid w:val="009608E5"/>
    <w:rsid w:val="00962199"/>
    <w:rsid w:val="00967590"/>
    <w:rsid w:val="0096780D"/>
    <w:rsid w:val="009704F2"/>
    <w:rsid w:val="00971C50"/>
    <w:rsid w:val="0097578A"/>
    <w:rsid w:val="009806C9"/>
    <w:rsid w:val="009822A6"/>
    <w:rsid w:val="009841C1"/>
    <w:rsid w:val="0098479E"/>
    <w:rsid w:val="00990196"/>
    <w:rsid w:val="0099721E"/>
    <w:rsid w:val="009A0D52"/>
    <w:rsid w:val="009A0F04"/>
    <w:rsid w:val="009A2445"/>
    <w:rsid w:val="009A4E83"/>
    <w:rsid w:val="009A5162"/>
    <w:rsid w:val="009A60E7"/>
    <w:rsid w:val="009A6A70"/>
    <w:rsid w:val="009A755C"/>
    <w:rsid w:val="009B0389"/>
    <w:rsid w:val="009B3B08"/>
    <w:rsid w:val="009B79CD"/>
    <w:rsid w:val="009C25D3"/>
    <w:rsid w:val="009C2F0E"/>
    <w:rsid w:val="009C7C66"/>
    <w:rsid w:val="009D0831"/>
    <w:rsid w:val="009D1375"/>
    <w:rsid w:val="009D6749"/>
    <w:rsid w:val="009E1684"/>
    <w:rsid w:val="009E1FA3"/>
    <w:rsid w:val="009E4061"/>
    <w:rsid w:val="009E4118"/>
    <w:rsid w:val="009E4D4E"/>
    <w:rsid w:val="00A01EC9"/>
    <w:rsid w:val="00A0274E"/>
    <w:rsid w:val="00A049E6"/>
    <w:rsid w:val="00A0616F"/>
    <w:rsid w:val="00A0766C"/>
    <w:rsid w:val="00A1223A"/>
    <w:rsid w:val="00A127EC"/>
    <w:rsid w:val="00A134C2"/>
    <w:rsid w:val="00A1722B"/>
    <w:rsid w:val="00A21AB1"/>
    <w:rsid w:val="00A2373B"/>
    <w:rsid w:val="00A25BA1"/>
    <w:rsid w:val="00A26031"/>
    <w:rsid w:val="00A31CCB"/>
    <w:rsid w:val="00A40024"/>
    <w:rsid w:val="00A435EE"/>
    <w:rsid w:val="00A465C2"/>
    <w:rsid w:val="00A500F2"/>
    <w:rsid w:val="00A50891"/>
    <w:rsid w:val="00A54632"/>
    <w:rsid w:val="00A54817"/>
    <w:rsid w:val="00A552A8"/>
    <w:rsid w:val="00A64289"/>
    <w:rsid w:val="00A644B1"/>
    <w:rsid w:val="00A665CB"/>
    <w:rsid w:val="00A6716C"/>
    <w:rsid w:val="00A7199D"/>
    <w:rsid w:val="00A74673"/>
    <w:rsid w:val="00A74972"/>
    <w:rsid w:val="00A87936"/>
    <w:rsid w:val="00A90B78"/>
    <w:rsid w:val="00A92B56"/>
    <w:rsid w:val="00A93001"/>
    <w:rsid w:val="00AB219D"/>
    <w:rsid w:val="00AB2539"/>
    <w:rsid w:val="00AB57C8"/>
    <w:rsid w:val="00AB7C71"/>
    <w:rsid w:val="00AC19A6"/>
    <w:rsid w:val="00AC1B13"/>
    <w:rsid w:val="00AC1D43"/>
    <w:rsid w:val="00AD1EEB"/>
    <w:rsid w:val="00AE3D6C"/>
    <w:rsid w:val="00AE59E8"/>
    <w:rsid w:val="00AE6C5C"/>
    <w:rsid w:val="00AE74A9"/>
    <w:rsid w:val="00AF00C1"/>
    <w:rsid w:val="00AF04D8"/>
    <w:rsid w:val="00AF050F"/>
    <w:rsid w:val="00AF1F74"/>
    <w:rsid w:val="00AF2585"/>
    <w:rsid w:val="00AF2AF1"/>
    <w:rsid w:val="00AF4A9C"/>
    <w:rsid w:val="00AF51F2"/>
    <w:rsid w:val="00B00C30"/>
    <w:rsid w:val="00B0204A"/>
    <w:rsid w:val="00B03FF1"/>
    <w:rsid w:val="00B1203A"/>
    <w:rsid w:val="00B20DCC"/>
    <w:rsid w:val="00B21D72"/>
    <w:rsid w:val="00B248C5"/>
    <w:rsid w:val="00B24D5B"/>
    <w:rsid w:val="00B26170"/>
    <w:rsid w:val="00B348A8"/>
    <w:rsid w:val="00B41F00"/>
    <w:rsid w:val="00B50B88"/>
    <w:rsid w:val="00B53100"/>
    <w:rsid w:val="00B55CE8"/>
    <w:rsid w:val="00B560E4"/>
    <w:rsid w:val="00B56627"/>
    <w:rsid w:val="00B57B06"/>
    <w:rsid w:val="00B6542F"/>
    <w:rsid w:val="00B81D56"/>
    <w:rsid w:val="00B83CB1"/>
    <w:rsid w:val="00B9167C"/>
    <w:rsid w:val="00B943B6"/>
    <w:rsid w:val="00B9650B"/>
    <w:rsid w:val="00B97148"/>
    <w:rsid w:val="00BA39D3"/>
    <w:rsid w:val="00BB2DE3"/>
    <w:rsid w:val="00BB45AC"/>
    <w:rsid w:val="00BB55F8"/>
    <w:rsid w:val="00BB5FAD"/>
    <w:rsid w:val="00BB7BC8"/>
    <w:rsid w:val="00BC3AA6"/>
    <w:rsid w:val="00BD0A91"/>
    <w:rsid w:val="00BD12D6"/>
    <w:rsid w:val="00BD5A09"/>
    <w:rsid w:val="00BD7060"/>
    <w:rsid w:val="00BE1954"/>
    <w:rsid w:val="00BE4283"/>
    <w:rsid w:val="00BE49E7"/>
    <w:rsid w:val="00BF4069"/>
    <w:rsid w:val="00BF5404"/>
    <w:rsid w:val="00BF7802"/>
    <w:rsid w:val="00C04F21"/>
    <w:rsid w:val="00C075A4"/>
    <w:rsid w:val="00C14720"/>
    <w:rsid w:val="00C21994"/>
    <w:rsid w:val="00C225FF"/>
    <w:rsid w:val="00C258CE"/>
    <w:rsid w:val="00C3059E"/>
    <w:rsid w:val="00C310F5"/>
    <w:rsid w:val="00C31E84"/>
    <w:rsid w:val="00C413B0"/>
    <w:rsid w:val="00C43FF6"/>
    <w:rsid w:val="00C52761"/>
    <w:rsid w:val="00C61626"/>
    <w:rsid w:val="00C630D2"/>
    <w:rsid w:val="00C65A6F"/>
    <w:rsid w:val="00C719C4"/>
    <w:rsid w:val="00C71D3E"/>
    <w:rsid w:val="00C759C1"/>
    <w:rsid w:val="00C83589"/>
    <w:rsid w:val="00C87305"/>
    <w:rsid w:val="00C9129B"/>
    <w:rsid w:val="00C96110"/>
    <w:rsid w:val="00C971AB"/>
    <w:rsid w:val="00CB3378"/>
    <w:rsid w:val="00CB763B"/>
    <w:rsid w:val="00CC0598"/>
    <w:rsid w:val="00CC16F6"/>
    <w:rsid w:val="00CC605B"/>
    <w:rsid w:val="00CC7C95"/>
    <w:rsid w:val="00CD3669"/>
    <w:rsid w:val="00CD373D"/>
    <w:rsid w:val="00CD5C4D"/>
    <w:rsid w:val="00CD69ED"/>
    <w:rsid w:val="00CE103C"/>
    <w:rsid w:val="00CE1601"/>
    <w:rsid w:val="00CE617A"/>
    <w:rsid w:val="00CE650A"/>
    <w:rsid w:val="00CE7316"/>
    <w:rsid w:val="00CF17EA"/>
    <w:rsid w:val="00CF3097"/>
    <w:rsid w:val="00CF32D8"/>
    <w:rsid w:val="00CF4373"/>
    <w:rsid w:val="00D077DC"/>
    <w:rsid w:val="00D12ED4"/>
    <w:rsid w:val="00D139E3"/>
    <w:rsid w:val="00D21856"/>
    <w:rsid w:val="00D24977"/>
    <w:rsid w:val="00D2714C"/>
    <w:rsid w:val="00D31593"/>
    <w:rsid w:val="00D32624"/>
    <w:rsid w:val="00D378FD"/>
    <w:rsid w:val="00D37D8B"/>
    <w:rsid w:val="00D4000F"/>
    <w:rsid w:val="00D41B97"/>
    <w:rsid w:val="00D43F2C"/>
    <w:rsid w:val="00D45B48"/>
    <w:rsid w:val="00D471BB"/>
    <w:rsid w:val="00D56764"/>
    <w:rsid w:val="00D60702"/>
    <w:rsid w:val="00D62DED"/>
    <w:rsid w:val="00D63DD1"/>
    <w:rsid w:val="00D73FC6"/>
    <w:rsid w:val="00D80542"/>
    <w:rsid w:val="00D81565"/>
    <w:rsid w:val="00D871A2"/>
    <w:rsid w:val="00D913DF"/>
    <w:rsid w:val="00D92D32"/>
    <w:rsid w:val="00D93389"/>
    <w:rsid w:val="00DA084F"/>
    <w:rsid w:val="00DA144D"/>
    <w:rsid w:val="00DA16F3"/>
    <w:rsid w:val="00DA2C53"/>
    <w:rsid w:val="00DA2E8B"/>
    <w:rsid w:val="00DB4782"/>
    <w:rsid w:val="00DB7097"/>
    <w:rsid w:val="00DC110C"/>
    <w:rsid w:val="00DC744E"/>
    <w:rsid w:val="00DD05F7"/>
    <w:rsid w:val="00DD2AB7"/>
    <w:rsid w:val="00DD4599"/>
    <w:rsid w:val="00DD79CC"/>
    <w:rsid w:val="00DE1D8A"/>
    <w:rsid w:val="00DE4145"/>
    <w:rsid w:val="00DE483D"/>
    <w:rsid w:val="00DF1088"/>
    <w:rsid w:val="00DF1E85"/>
    <w:rsid w:val="00DF1F36"/>
    <w:rsid w:val="00DF2339"/>
    <w:rsid w:val="00DF3CC2"/>
    <w:rsid w:val="00DF6B3C"/>
    <w:rsid w:val="00E027C1"/>
    <w:rsid w:val="00E10C6E"/>
    <w:rsid w:val="00E118BB"/>
    <w:rsid w:val="00E13520"/>
    <w:rsid w:val="00E17516"/>
    <w:rsid w:val="00E17AC0"/>
    <w:rsid w:val="00E213DD"/>
    <w:rsid w:val="00E25B2C"/>
    <w:rsid w:val="00E35A02"/>
    <w:rsid w:val="00E44DBD"/>
    <w:rsid w:val="00E5172F"/>
    <w:rsid w:val="00E53C05"/>
    <w:rsid w:val="00E54D17"/>
    <w:rsid w:val="00E55478"/>
    <w:rsid w:val="00E57BF4"/>
    <w:rsid w:val="00E608B3"/>
    <w:rsid w:val="00E608F3"/>
    <w:rsid w:val="00E61393"/>
    <w:rsid w:val="00E639B5"/>
    <w:rsid w:val="00E71889"/>
    <w:rsid w:val="00E75604"/>
    <w:rsid w:val="00E82B88"/>
    <w:rsid w:val="00E82D02"/>
    <w:rsid w:val="00E82D84"/>
    <w:rsid w:val="00E855CB"/>
    <w:rsid w:val="00E859B7"/>
    <w:rsid w:val="00E8744F"/>
    <w:rsid w:val="00E87816"/>
    <w:rsid w:val="00E87E30"/>
    <w:rsid w:val="00E9003C"/>
    <w:rsid w:val="00E919B0"/>
    <w:rsid w:val="00E93510"/>
    <w:rsid w:val="00E937FB"/>
    <w:rsid w:val="00E9398F"/>
    <w:rsid w:val="00E94D95"/>
    <w:rsid w:val="00E96AC9"/>
    <w:rsid w:val="00EA4443"/>
    <w:rsid w:val="00EA7729"/>
    <w:rsid w:val="00EB0855"/>
    <w:rsid w:val="00EB2662"/>
    <w:rsid w:val="00EB4AF6"/>
    <w:rsid w:val="00EB608D"/>
    <w:rsid w:val="00EB6A5D"/>
    <w:rsid w:val="00EB786F"/>
    <w:rsid w:val="00EC2378"/>
    <w:rsid w:val="00ED318E"/>
    <w:rsid w:val="00ED70FB"/>
    <w:rsid w:val="00ED7B02"/>
    <w:rsid w:val="00EE348E"/>
    <w:rsid w:val="00EE3D51"/>
    <w:rsid w:val="00EE5D7B"/>
    <w:rsid w:val="00EF163A"/>
    <w:rsid w:val="00EF1774"/>
    <w:rsid w:val="00EF49AE"/>
    <w:rsid w:val="00EF5DCA"/>
    <w:rsid w:val="00F0071D"/>
    <w:rsid w:val="00F01C8B"/>
    <w:rsid w:val="00F05B5C"/>
    <w:rsid w:val="00F1370F"/>
    <w:rsid w:val="00F22297"/>
    <w:rsid w:val="00F3000E"/>
    <w:rsid w:val="00F317D8"/>
    <w:rsid w:val="00F32A13"/>
    <w:rsid w:val="00F40B27"/>
    <w:rsid w:val="00F45A49"/>
    <w:rsid w:val="00F47F0C"/>
    <w:rsid w:val="00F5529A"/>
    <w:rsid w:val="00F61CF4"/>
    <w:rsid w:val="00F76E16"/>
    <w:rsid w:val="00F777EE"/>
    <w:rsid w:val="00F8089E"/>
    <w:rsid w:val="00F8480B"/>
    <w:rsid w:val="00F9063D"/>
    <w:rsid w:val="00F90D34"/>
    <w:rsid w:val="00F9151F"/>
    <w:rsid w:val="00F94DD7"/>
    <w:rsid w:val="00F956A8"/>
    <w:rsid w:val="00FA4761"/>
    <w:rsid w:val="00FA6763"/>
    <w:rsid w:val="00FB658B"/>
    <w:rsid w:val="00FB706A"/>
    <w:rsid w:val="00FC7EC6"/>
    <w:rsid w:val="00FD003C"/>
    <w:rsid w:val="00FD4549"/>
    <w:rsid w:val="00FD4B34"/>
    <w:rsid w:val="00FE6719"/>
    <w:rsid w:val="00FF2F85"/>
    <w:rsid w:val="00FF447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5EE"/>
    <w:pPr>
      <w:bidi/>
    </w:pPr>
    <w:rPr>
      <w:szCs w:val="24"/>
    </w:rPr>
  </w:style>
  <w:style w:type="paragraph" w:styleId="1">
    <w:name w:val="heading 1"/>
    <w:basedOn w:val="a"/>
    <w:next w:val="a"/>
    <w:qFormat/>
    <w:rsid w:val="00A435EE"/>
    <w:pPr>
      <w:keepNext/>
      <w:jc w:val="lowKashida"/>
      <w:outlineLvl w:val="0"/>
    </w:pPr>
    <w:rPr>
      <w:rFonts w:cs="Simplified Arabic"/>
      <w:b/>
      <w:bCs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35EE"/>
    <w:pPr>
      <w:jc w:val="lowKashida"/>
    </w:pPr>
    <w:rPr>
      <w:b/>
      <w:bCs/>
      <w:szCs w:val="28"/>
    </w:rPr>
  </w:style>
  <w:style w:type="paragraph" w:styleId="a4">
    <w:name w:val="footer"/>
    <w:basedOn w:val="a"/>
    <w:link w:val="Char"/>
    <w:uiPriority w:val="99"/>
    <w:rsid w:val="00A435E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435EE"/>
  </w:style>
  <w:style w:type="paragraph" w:styleId="2">
    <w:name w:val="Body Text 2"/>
    <w:basedOn w:val="a"/>
    <w:rsid w:val="00A435EE"/>
    <w:pPr>
      <w:jc w:val="lowKashida"/>
    </w:pPr>
    <w:rPr>
      <w:szCs w:val="36"/>
    </w:rPr>
  </w:style>
  <w:style w:type="paragraph" w:styleId="a6">
    <w:name w:val="header"/>
    <w:basedOn w:val="a"/>
    <w:rsid w:val="00A435E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A435EE"/>
    <w:pPr>
      <w:bidi w:val="0"/>
      <w:jc w:val="lowKashida"/>
    </w:pPr>
    <w:rPr>
      <w:rFonts w:cs="Simplified Arabic"/>
      <w:b/>
      <w:bCs/>
      <w:szCs w:val="36"/>
    </w:rPr>
  </w:style>
  <w:style w:type="paragraph" w:styleId="a7">
    <w:name w:val="Title"/>
    <w:basedOn w:val="a"/>
    <w:qFormat/>
    <w:rsid w:val="00A435EE"/>
    <w:pPr>
      <w:jc w:val="center"/>
    </w:pPr>
    <w:rPr>
      <w:rFonts w:cs="Simplified Arabic"/>
      <w:b/>
      <w:bCs/>
      <w:szCs w:val="36"/>
    </w:rPr>
  </w:style>
  <w:style w:type="paragraph" w:styleId="a8">
    <w:name w:val="footnote text"/>
    <w:basedOn w:val="a"/>
    <w:semiHidden/>
    <w:rsid w:val="002F5672"/>
    <w:rPr>
      <w:szCs w:val="20"/>
      <w:lang w:eastAsia="ar-SA"/>
    </w:rPr>
  </w:style>
  <w:style w:type="character" w:styleId="a9">
    <w:name w:val="footnote reference"/>
    <w:basedOn w:val="a0"/>
    <w:semiHidden/>
    <w:rsid w:val="002F5672"/>
    <w:rPr>
      <w:rFonts w:cs="Traditional Arabic"/>
      <w:bCs/>
      <w:dstrike w:val="0"/>
      <w:position w:val="10"/>
      <w:szCs w:val="24"/>
      <w:vertAlign w:val="baseline"/>
    </w:rPr>
  </w:style>
  <w:style w:type="paragraph" w:styleId="aa">
    <w:name w:val="Normal (Web)"/>
    <w:basedOn w:val="a"/>
    <w:rsid w:val="002B18F1"/>
    <w:pPr>
      <w:bidi w:val="0"/>
      <w:spacing w:before="100" w:beforeAutospacing="1" w:after="100" w:afterAutospacing="1"/>
    </w:pPr>
    <w:rPr>
      <w:b/>
      <w:bCs/>
      <w:sz w:val="24"/>
    </w:rPr>
  </w:style>
  <w:style w:type="character" w:customStyle="1" w:styleId="Char">
    <w:name w:val="تذييل صفحة Char"/>
    <w:basedOn w:val="a0"/>
    <w:link w:val="a4"/>
    <w:uiPriority w:val="99"/>
    <w:rsid w:val="003218D6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1602;&#1575;&#1604;&#1576;%20&#1582;&#1591;&#1576;&#1577;%202007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726E4-6721-435A-A8A5-2E5D66CA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قالب خطبة 2007</Template>
  <TotalTime>25</TotalTime>
  <Pages>9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أحكام الإحداد  28/1/1417هـ</vt:lpstr>
    </vt:vector>
  </TitlesOfParts>
  <Company> </Company>
  <LinksUpToDate>false</LinksUpToDate>
  <CharactersWithSpaces>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أحكام الإحداد  28/1/1417هـ</dc:title>
  <dc:subject/>
  <dc:creator>User</dc:creator>
  <cp:keywords/>
  <cp:lastModifiedBy>User</cp:lastModifiedBy>
  <cp:revision>18</cp:revision>
  <cp:lastPrinted>2007-08-24T04:05:00Z</cp:lastPrinted>
  <dcterms:created xsi:type="dcterms:W3CDTF">2007-08-24T03:40:00Z</dcterms:created>
  <dcterms:modified xsi:type="dcterms:W3CDTF">2007-08-24T04:05:00Z</dcterms:modified>
</cp:coreProperties>
</file>